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C8F2" w14:textId="4017EEE9" w:rsidR="005B53E6" w:rsidRPr="00512229" w:rsidRDefault="0F0C056D" w:rsidP="6697D202">
      <w:pPr>
        <w:pStyle w:val="Heading1"/>
        <w:rPr>
          <w:rFonts w:cs="Arial"/>
          <w:highlight w:val="yellow"/>
        </w:rPr>
      </w:pPr>
      <w:r w:rsidRPr="6697D202">
        <w:rPr>
          <w:rFonts w:cs="Arial"/>
        </w:rPr>
        <w:t xml:space="preserve">TRAFFIC SIGNAL </w:t>
      </w:r>
      <w:r w:rsidR="5A3ED59A" w:rsidRPr="6697D202">
        <w:rPr>
          <w:rFonts w:cs="Arial"/>
        </w:rPr>
        <w:t>GENERAL REQUIREMENTS</w:t>
      </w:r>
    </w:p>
    <w:p w14:paraId="2B57825B" w14:textId="77777777" w:rsidR="005B53E6" w:rsidRPr="00512229" w:rsidRDefault="0B24DB0E" w:rsidP="6697D202">
      <w:pPr>
        <w:rPr>
          <w:rFonts w:cs="Arial"/>
        </w:rPr>
      </w:pPr>
      <w:r w:rsidRPr="6697D202">
        <w:rPr>
          <w:rFonts w:cs="Arial"/>
        </w:rPr>
        <w:t xml:space="preserve">Effective: </w:t>
      </w:r>
      <w:r w:rsidR="4571F1FC" w:rsidRPr="6697D202">
        <w:rPr>
          <w:rFonts w:cs="Arial"/>
        </w:rPr>
        <w:t>May 22, 2002</w:t>
      </w:r>
    </w:p>
    <w:p w14:paraId="3787D8C7" w14:textId="5D136C4F" w:rsidR="00D3767E" w:rsidRDefault="4571F1FC" w:rsidP="6697D202">
      <w:pPr>
        <w:rPr>
          <w:rFonts w:cs="Arial"/>
        </w:rPr>
      </w:pPr>
      <w:r w:rsidRPr="6697D202">
        <w:rPr>
          <w:rFonts w:cs="Arial"/>
        </w:rPr>
        <w:t>Revised:</w:t>
      </w:r>
      <w:r w:rsidR="412B131F" w:rsidRPr="6697D202">
        <w:rPr>
          <w:rFonts w:cs="Arial"/>
        </w:rPr>
        <w:t xml:space="preserve"> </w:t>
      </w:r>
      <w:r w:rsidR="00DC4AE8">
        <w:rPr>
          <w:rFonts w:cs="Arial"/>
        </w:rPr>
        <w:t>April</w:t>
      </w:r>
      <w:r w:rsidR="415BC400" w:rsidRPr="6697D202">
        <w:rPr>
          <w:rFonts w:cs="Arial"/>
        </w:rPr>
        <w:t xml:space="preserve"> 1, 202</w:t>
      </w:r>
      <w:r w:rsidR="00DC4AE8">
        <w:rPr>
          <w:rFonts w:cs="Arial"/>
        </w:rPr>
        <w:t>6</w:t>
      </w:r>
    </w:p>
    <w:p w14:paraId="27C79922" w14:textId="77777777" w:rsidR="002F556C" w:rsidRPr="00512229" w:rsidRDefault="2A8C1497" w:rsidP="6697D202">
      <w:pPr>
        <w:rPr>
          <w:rFonts w:cs="Arial"/>
        </w:rPr>
      </w:pPr>
      <w:r w:rsidRPr="6697D202">
        <w:rPr>
          <w:rFonts w:cs="Arial"/>
        </w:rPr>
        <w:t>800.01TS</w:t>
      </w:r>
    </w:p>
    <w:p w14:paraId="672A6659" w14:textId="77777777" w:rsidR="005B53E6" w:rsidRPr="00512229" w:rsidRDefault="005B53E6" w:rsidP="6697D202">
      <w:pPr>
        <w:pStyle w:val="DefaultText"/>
        <w:tabs>
          <w:tab w:val="left" w:pos="144"/>
          <w:tab w:val="left" w:pos="720"/>
        </w:tabs>
        <w:rPr>
          <w:rFonts w:cs="Arial"/>
          <w:sz w:val="22"/>
          <w:szCs w:val="22"/>
        </w:rPr>
      </w:pPr>
    </w:p>
    <w:p w14:paraId="09B94C6A" w14:textId="651AAC94" w:rsidR="005B53E6" w:rsidRPr="00512229" w:rsidRDefault="0B24DB0E" w:rsidP="6697D202">
      <w:pPr>
        <w:rPr>
          <w:rFonts w:cs="Arial"/>
        </w:rPr>
      </w:pPr>
      <w:r w:rsidRPr="6697D202">
        <w:rPr>
          <w:rFonts w:cs="Arial"/>
        </w:rPr>
        <w:t>These Traffic Signal Special Provisions and the "District One Standard Traffic Signal Design Details” supplement the requirements of the State of Illinois “Standard Specifications for Road and Bridge Construction.”</w:t>
      </w:r>
      <w:r w:rsidR="69363621" w:rsidRPr="6697D202">
        <w:rPr>
          <w:rFonts w:cs="Arial"/>
        </w:rPr>
        <w:t xml:space="preserve"> </w:t>
      </w:r>
      <w:r w:rsidRPr="6697D202">
        <w:rPr>
          <w:rFonts w:cs="Arial"/>
        </w:rPr>
        <w:t>The intent of these Special Provisions is to prescribe the materials and construction methods commonly used for traffic signal installations.</w:t>
      </w:r>
    </w:p>
    <w:p w14:paraId="067C8AA8" w14:textId="230CA999" w:rsidR="005B53E6" w:rsidRPr="00512229" w:rsidRDefault="005B53E6" w:rsidP="6697D202">
      <w:pPr>
        <w:rPr>
          <w:rFonts w:cs="Arial"/>
        </w:rPr>
      </w:pPr>
    </w:p>
    <w:p w14:paraId="288B1A89" w14:textId="6E38EAB9" w:rsidR="005B53E6" w:rsidRPr="00512229" w:rsidRDefault="0B24DB0E" w:rsidP="6697D202">
      <w:pPr>
        <w:rPr>
          <w:rFonts w:cs="Arial"/>
        </w:rPr>
      </w:pPr>
      <w:r w:rsidRPr="35EF07D8">
        <w:rPr>
          <w:rFonts w:cs="Arial"/>
        </w:rPr>
        <w:t>All material furnished shall be new</w:t>
      </w:r>
      <w:r w:rsidR="3567E435" w:rsidRPr="35EF07D8">
        <w:rPr>
          <w:rFonts w:cs="Arial"/>
        </w:rPr>
        <w:t xml:space="preserve"> unless otherwise note</w:t>
      </w:r>
      <w:r w:rsidR="6190B4D2" w:rsidRPr="35EF07D8">
        <w:rPr>
          <w:rFonts w:cs="Arial"/>
        </w:rPr>
        <w:t>d</w:t>
      </w:r>
      <w:r w:rsidR="3567E435" w:rsidRPr="35EF07D8">
        <w:rPr>
          <w:rFonts w:cs="Arial"/>
        </w:rPr>
        <w:t xml:space="preserve"> herein</w:t>
      </w:r>
      <w:r w:rsidRPr="35EF07D8">
        <w:rPr>
          <w:rFonts w:cs="Arial"/>
        </w:rPr>
        <w:t>.</w:t>
      </w:r>
      <w:r w:rsidR="0111F453" w:rsidRPr="35EF07D8">
        <w:rPr>
          <w:rFonts w:cs="Arial"/>
        </w:rPr>
        <w:t xml:space="preserve"> </w:t>
      </w:r>
      <w:r w:rsidR="58936640" w:rsidRPr="35EF07D8">
        <w:rPr>
          <w:rFonts w:cs="Arial"/>
        </w:rPr>
        <w:t xml:space="preserve">Traffic signal construction and maintenance work shall be performed by personnel holding </w:t>
      </w:r>
      <w:r w:rsidR="76EE2179" w:rsidRPr="35EF07D8">
        <w:rPr>
          <w:rFonts w:cs="Arial"/>
        </w:rPr>
        <w:t xml:space="preserve">current </w:t>
      </w:r>
      <w:r w:rsidR="477490D7" w:rsidRPr="35EF07D8">
        <w:rPr>
          <w:rFonts w:cs="Arial"/>
        </w:rPr>
        <w:t>International Municipal Signal Association (</w:t>
      </w:r>
      <w:r w:rsidR="7F0CF7D5" w:rsidRPr="35EF07D8">
        <w:rPr>
          <w:rFonts w:cs="Arial"/>
        </w:rPr>
        <w:t>I</w:t>
      </w:r>
      <w:r w:rsidR="58936640" w:rsidRPr="35EF07D8">
        <w:rPr>
          <w:rFonts w:cs="Arial"/>
        </w:rPr>
        <w:t>MSA</w:t>
      </w:r>
      <w:r w:rsidR="0D3872EC" w:rsidRPr="35EF07D8">
        <w:rPr>
          <w:rFonts w:cs="Arial"/>
        </w:rPr>
        <w:t>)</w:t>
      </w:r>
      <w:r w:rsidR="6FCF9071" w:rsidRPr="35EF07D8">
        <w:rPr>
          <w:rFonts w:cs="Arial"/>
        </w:rPr>
        <w:t>/</w:t>
      </w:r>
      <w:r w:rsidR="5F8C008F" w:rsidRPr="35EF07D8">
        <w:rPr>
          <w:rFonts w:cs="Arial"/>
        </w:rPr>
        <w:t>Illinois Public Service Institute (</w:t>
      </w:r>
      <w:r w:rsidR="6FCF9071" w:rsidRPr="35EF07D8">
        <w:rPr>
          <w:rFonts w:cs="Arial"/>
        </w:rPr>
        <w:t>IPSI</w:t>
      </w:r>
      <w:r w:rsidR="7CC7D3FB" w:rsidRPr="35EF07D8">
        <w:rPr>
          <w:rFonts w:cs="Arial"/>
        </w:rPr>
        <w:t>)</w:t>
      </w:r>
      <w:r w:rsidR="58936640" w:rsidRPr="35EF07D8">
        <w:rPr>
          <w:rFonts w:cs="Arial"/>
        </w:rPr>
        <w:t xml:space="preserve"> Traffic Signal Technician Level II certification.</w:t>
      </w:r>
      <w:r w:rsidR="00C64BE3">
        <w:rPr>
          <w:rFonts w:cs="Arial"/>
        </w:rPr>
        <w:t xml:space="preserve"> </w:t>
      </w:r>
      <w:r w:rsidR="325923B0" w:rsidRPr="35EF07D8">
        <w:rPr>
          <w:rFonts w:cs="Arial"/>
        </w:rPr>
        <w:t>A copy of the certification shall be immediately available upon request of the Engineer.</w:t>
      </w:r>
      <w:r w:rsidR="744FA220" w:rsidRPr="35EF07D8">
        <w:rPr>
          <w:rFonts w:cs="Arial"/>
        </w:rPr>
        <w:t xml:space="preserve"> </w:t>
      </w:r>
      <w:r w:rsidRPr="35EF07D8">
        <w:rPr>
          <w:rFonts w:cs="Arial"/>
        </w:rPr>
        <w:t xml:space="preserve">The work to be done under </w:t>
      </w:r>
      <w:r w:rsidR="00FF6103">
        <w:rPr>
          <w:rFonts w:cs="Arial"/>
        </w:rPr>
        <w:t>the</w:t>
      </w:r>
      <w:r w:rsidRPr="35EF07D8">
        <w:rPr>
          <w:rFonts w:cs="Arial"/>
        </w:rPr>
        <w:t xml:space="preserve"> </w:t>
      </w:r>
      <w:r w:rsidR="00FF6103">
        <w:rPr>
          <w:rFonts w:cs="Arial"/>
        </w:rPr>
        <w:t>C</w:t>
      </w:r>
      <w:r w:rsidRPr="35EF07D8">
        <w:rPr>
          <w:rFonts w:cs="Arial"/>
        </w:rPr>
        <w:t>ontract consists of furnishing</w:t>
      </w:r>
      <w:r w:rsidR="3567E435" w:rsidRPr="35EF07D8">
        <w:rPr>
          <w:rFonts w:cs="Arial"/>
        </w:rPr>
        <w:t xml:space="preserve">, </w:t>
      </w:r>
      <w:r w:rsidRPr="35EF07D8">
        <w:rPr>
          <w:rFonts w:cs="Arial"/>
        </w:rPr>
        <w:t>installing</w:t>
      </w:r>
      <w:r w:rsidR="00EA2C3E">
        <w:rPr>
          <w:rFonts w:cs="Arial"/>
        </w:rPr>
        <w:t>,</w:t>
      </w:r>
      <w:r w:rsidR="3567E435" w:rsidRPr="35EF07D8">
        <w:rPr>
          <w:rFonts w:cs="Arial"/>
        </w:rPr>
        <w:t xml:space="preserve"> and maintaining </w:t>
      </w:r>
      <w:r w:rsidRPr="35EF07D8">
        <w:rPr>
          <w:rFonts w:cs="Arial"/>
        </w:rPr>
        <w:t xml:space="preserve">all traffic signal </w:t>
      </w:r>
      <w:r w:rsidR="3567E435" w:rsidRPr="35EF07D8">
        <w:rPr>
          <w:rFonts w:cs="Arial"/>
        </w:rPr>
        <w:t>work and items</w:t>
      </w:r>
      <w:r w:rsidRPr="35EF07D8">
        <w:rPr>
          <w:rFonts w:cs="Arial"/>
        </w:rPr>
        <w:t xml:space="preserve"> as specified in the </w:t>
      </w:r>
      <w:r w:rsidR="594492D3" w:rsidRPr="35EF07D8">
        <w:rPr>
          <w:rFonts w:cs="Arial"/>
        </w:rPr>
        <w:t>p</w:t>
      </w:r>
      <w:r w:rsidRPr="35EF07D8">
        <w:rPr>
          <w:rFonts w:cs="Arial"/>
        </w:rPr>
        <w:t>lans and as specified herein in a manner acceptable and approved by the Engineer.</w:t>
      </w:r>
    </w:p>
    <w:p w14:paraId="0A37501D" w14:textId="77777777" w:rsidR="00B57542" w:rsidRPr="00512229" w:rsidRDefault="00B57542" w:rsidP="6697D202">
      <w:pPr>
        <w:rPr>
          <w:rFonts w:cs="Arial"/>
          <w:b/>
          <w:bCs/>
          <w:u w:val="single"/>
        </w:rPr>
      </w:pPr>
    </w:p>
    <w:p w14:paraId="011A3750" w14:textId="77777777" w:rsidR="00182186" w:rsidRDefault="668F4EE4" w:rsidP="6697D202">
      <w:pPr>
        <w:rPr>
          <w:rFonts w:cs="Arial"/>
          <w:u w:val="single"/>
        </w:rPr>
      </w:pPr>
      <w:r w:rsidRPr="6697D202">
        <w:rPr>
          <w:rFonts w:cs="Arial"/>
          <w:u w:val="single"/>
        </w:rPr>
        <w:t>Definitions of Terms.</w:t>
      </w:r>
    </w:p>
    <w:p w14:paraId="3AB8C6E2" w14:textId="77777777" w:rsidR="00182186" w:rsidRDefault="668F4EE4" w:rsidP="6697D202">
      <w:pPr>
        <w:rPr>
          <w:rFonts w:cs="Arial"/>
        </w:rPr>
      </w:pPr>
      <w:r w:rsidRPr="6697D202">
        <w:rPr>
          <w:rFonts w:cs="Arial"/>
        </w:rPr>
        <w:t>Add the following to Section 101 of the Standard Specifications:</w:t>
      </w:r>
    </w:p>
    <w:p w14:paraId="5DAB6C7B" w14:textId="77777777" w:rsidR="00182186" w:rsidRDefault="00182186" w:rsidP="6697D202">
      <w:pPr>
        <w:rPr>
          <w:rFonts w:cs="Arial"/>
        </w:rPr>
      </w:pPr>
    </w:p>
    <w:p w14:paraId="465CAA3C" w14:textId="664CCBAC" w:rsidR="00182186" w:rsidRDefault="6D2C0F72" w:rsidP="6697D202">
      <w:pPr>
        <w:ind w:left="720" w:firstLine="720"/>
        <w:rPr>
          <w:rFonts w:eastAsia="Arial" w:cs="Arial"/>
          <w:color w:val="000000" w:themeColor="text1"/>
          <w:szCs w:val="22"/>
        </w:rPr>
      </w:pPr>
      <w:r w:rsidRPr="6697D202">
        <w:rPr>
          <w:rFonts w:eastAsia="Arial" w:cs="Arial"/>
          <w:b/>
          <w:bCs/>
          <w:szCs w:val="22"/>
        </w:rPr>
        <w:t>101.56</w:t>
      </w:r>
      <w:r w:rsidR="00EA2C3E">
        <w:t xml:space="preserve">    </w:t>
      </w:r>
      <w:r w:rsidRPr="6697D202">
        <w:rPr>
          <w:rFonts w:eastAsia="Arial" w:cs="Arial"/>
          <w:b/>
          <w:bCs/>
          <w:szCs w:val="22"/>
        </w:rPr>
        <w:t>Manufacturer.</w:t>
      </w:r>
      <w:r w:rsidR="00EA2C3E">
        <w:rPr>
          <w:rFonts w:eastAsia="Arial" w:cs="Arial"/>
          <w:b/>
          <w:bCs/>
          <w:szCs w:val="22"/>
        </w:rPr>
        <w:t xml:space="preserve">  </w:t>
      </w:r>
      <w:r w:rsidRPr="6697D202">
        <w:rPr>
          <w:rFonts w:eastAsia="Arial" w:cs="Arial"/>
          <w:szCs w:val="22"/>
        </w:rPr>
        <w:t xml:space="preserve">Company that sells a particular type of product directly to the </w:t>
      </w:r>
      <w:r w:rsidR="5DBCE3A3" w:rsidRPr="6697D202">
        <w:rPr>
          <w:rFonts w:eastAsia="Arial" w:cs="Arial"/>
          <w:szCs w:val="22"/>
        </w:rPr>
        <w:t>C</w:t>
      </w:r>
      <w:r w:rsidRPr="6697D202">
        <w:rPr>
          <w:rFonts w:eastAsia="Arial" w:cs="Arial"/>
          <w:szCs w:val="22"/>
        </w:rPr>
        <w:t>ontractor or the Vendor.</w:t>
      </w:r>
    </w:p>
    <w:p w14:paraId="554E1C93" w14:textId="3085C1F6" w:rsidR="00182186" w:rsidRDefault="00182186" w:rsidP="6697D202">
      <w:pPr>
        <w:rPr>
          <w:rFonts w:eastAsia="Arial" w:cs="Arial"/>
          <w:color w:val="000000" w:themeColor="text1"/>
          <w:szCs w:val="22"/>
        </w:rPr>
      </w:pPr>
    </w:p>
    <w:p w14:paraId="0EE99FF4" w14:textId="051881BE" w:rsidR="34B29109" w:rsidRDefault="34B29109" w:rsidP="6697D202">
      <w:pPr>
        <w:ind w:left="720" w:firstLine="720"/>
        <w:rPr>
          <w:rFonts w:eastAsia="Arial" w:cs="Arial"/>
          <w:szCs w:val="22"/>
        </w:rPr>
      </w:pPr>
      <w:r w:rsidRPr="6697D202">
        <w:rPr>
          <w:rFonts w:eastAsia="Arial" w:cs="Arial"/>
          <w:b/>
          <w:bCs/>
          <w:szCs w:val="22"/>
        </w:rPr>
        <w:t>101.57</w:t>
      </w:r>
      <w:r w:rsidR="00EA2C3E">
        <w:t xml:space="preserve">   </w:t>
      </w:r>
      <w:r w:rsidRPr="6697D202">
        <w:rPr>
          <w:rFonts w:eastAsia="Arial" w:cs="Arial"/>
          <w:b/>
          <w:bCs/>
          <w:szCs w:val="22"/>
        </w:rPr>
        <w:t>Vendor.</w:t>
      </w:r>
      <w:r w:rsidR="00EA2C3E">
        <w:rPr>
          <w:rFonts w:eastAsia="Arial" w:cs="Arial"/>
          <w:b/>
          <w:bCs/>
          <w:szCs w:val="22"/>
        </w:rPr>
        <w:t xml:space="preserve">  </w:t>
      </w:r>
      <w:r w:rsidRPr="6697D202">
        <w:rPr>
          <w:rFonts w:eastAsia="Arial" w:cs="Arial"/>
          <w:szCs w:val="22"/>
        </w:rPr>
        <w:t>Company that supplies, represents, and provides technical support for IDOT District One approved traffic signal controllers and other related equipment.</w:t>
      </w:r>
      <w:r w:rsidR="2E7FC4ED" w:rsidRPr="6697D202">
        <w:rPr>
          <w:rFonts w:eastAsia="Arial" w:cs="Arial"/>
          <w:szCs w:val="22"/>
        </w:rPr>
        <w:t xml:space="preserve">  </w:t>
      </w:r>
      <w:r w:rsidRPr="6697D202">
        <w:rPr>
          <w:rFonts w:eastAsia="Arial" w:cs="Arial"/>
          <w:szCs w:val="22"/>
        </w:rPr>
        <w:t>The Vendor shall be located within IDOT District One and shall:</w:t>
      </w:r>
    </w:p>
    <w:p w14:paraId="743EDEA2" w14:textId="668904A0" w:rsidR="6697D202" w:rsidRDefault="6697D202" w:rsidP="6697D202">
      <w:pPr>
        <w:ind w:firstLine="720"/>
        <w:rPr>
          <w:rFonts w:eastAsia="Arial" w:cs="Arial"/>
          <w:szCs w:val="22"/>
        </w:rPr>
      </w:pPr>
    </w:p>
    <w:p w14:paraId="53ECCD86" w14:textId="778078BD" w:rsidR="10EEDE9A" w:rsidRDefault="10EEDE9A">
      <w:pPr>
        <w:pStyle w:val="ListParagraph"/>
        <w:numPr>
          <w:ilvl w:val="0"/>
          <w:numId w:val="6"/>
        </w:numPr>
        <w:rPr>
          <w:rFonts w:ascii="Arial" w:hAnsi="Arial"/>
          <w:sz w:val="22"/>
          <w:szCs w:val="22"/>
        </w:rPr>
      </w:pPr>
      <w:r w:rsidRPr="6697D202">
        <w:rPr>
          <w:rFonts w:ascii="Arial" w:eastAsia="Arial" w:hAnsi="Arial" w:cs="Arial"/>
          <w:sz w:val="22"/>
          <w:szCs w:val="22"/>
        </w:rPr>
        <w:t>Be full service with on-site facilities to assemble, test and troubleshoot traffic signal controllers and cabinet assemblies.</w:t>
      </w:r>
    </w:p>
    <w:p w14:paraId="21BAE354" w14:textId="47C762DB" w:rsidR="6697D202" w:rsidRDefault="6697D202" w:rsidP="6697D202">
      <w:pPr>
        <w:rPr>
          <w:szCs w:val="22"/>
        </w:rPr>
      </w:pPr>
    </w:p>
    <w:p w14:paraId="762E198E" w14:textId="2E50724F" w:rsidR="10EEDE9A" w:rsidRDefault="10EEDE9A">
      <w:pPr>
        <w:pStyle w:val="ListParagraph"/>
        <w:numPr>
          <w:ilvl w:val="0"/>
          <w:numId w:val="6"/>
        </w:numPr>
        <w:rPr>
          <w:rFonts w:ascii="Arial" w:hAnsi="Arial"/>
          <w:sz w:val="22"/>
          <w:szCs w:val="22"/>
        </w:rPr>
      </w:pPr>
      <w:r w:rsidRPr="6697D202">
        <w:rPr>
          <w:rFonts w:ascii="Arial" w:eastAsia="Arial" w:hAnsi="Arial" w:cs="Arial"/>
          <w:sz w:val="22"/>
          <w:szCs w:val="22"/>
        </w:rPr>
        <w:t>Maintain an inventory of IDOT District One approved controllers and cabinets.</w:t>
      </w:r>
    </w:p>
    <w:p w14:paraId="1C204CCA" w14:textId="5C985C26" w:rsidR="6697D202" w:rsidRDefault="6697D202" w:rsidP="6697D202">
      <w:pPr>
        <w:rPr>
          <w:szCs w:val="22"/>
        </w:rPr>
      </w:pPr>
    </w:p>
    <w:p w14:paraId="3004BDAA" w14:textId="7ABEED7C" w:rsidR="10EEDE9A" w:rsidRDefault="10EEDE9A">
      <w:pPr>
        <w:pStyle w:val="ListParagraph"/>
        <w:numPr>
          <w:ilvl w:val="0"/>
          <w:numId w:val="6"/>
        </w:numPr>
        <w:rPr>
          <w:rFonts w:ascii="Arial" w:hAnsi="Arial"/>
          <w:sz w:val="22"/>
          <w:szCs w:val="22"/>
        </w:rPr>
      </w:pPr>
      <w:r w:rsidRPr="6697D202">
        <w:rPr>
          <w:rFonts w:ascii="Arial" w:eastAsia="Arial" w:hAnsi="Arial" w:cs="Arial"/>
          <w:sz w:val="22"/>
          <w:szCs w:val="22"/>
        </w:rPr>
        <w:t>Be staffed with permanent sales and technical personnel able to provide traffic signal controller and cabinet expertise and support.</w:t>
      </w:r>
    </w:p>
    <w:p w14:paraId="60833E00" w14:textId="58EDB272" w:rsidR="6697D202" w:rsidRDefault="6697D202" w:rsidP="6697D202">
      <w:pPr>
        <w:rPr>
          <w:szCs w:val="22"/>
        </w:rPr>
      </w:pPr>
    </w:p>
    <w:p w14:paraId="70473BB7" w14:textId="2B2E74D4" w:rsidR="5AA268ED" w:rsidRDefault="5AA268ED">
      <w:pPr>
        <w:pStyle w:val="ListParagraph"/>
        <w:numPr>
          <w:ilvl w:val="0"/>
          <w:numId w:val="6"/>
        </w:numPr>
        <w:rPr>
          <w:rFonts w:ascii="Arial" w:eastAsia="Arial" w:hAnsi="Arial" w:cs="Arial"/>
          <w:sz w:val="22"/>
          <w:szCs w:val="22"/>
        </w:rPr>
      </w:pPr>
      <w:r w:rsidRPr="35EF07D8">
        <w:rPr>
          <w:rFonts w:ascii="Arial" w:eastAsia="Arial" w:hAnsi="Arial" w:cs="Arial"/>
          <w:sz w:val="22"/>
          <w:szCs w:val="22"/>
        </w:rPr>
        <w:t>Have technical staff that h</w:t>
      </w:r>
      <w:r w:rsidR="6D2C0F72" w:rsidRPr="35EF07D8">
        <w:rPr>
          <w:rFonts w:ascii="Arial" w:eastAsia="Arial" w:hAnsi="Arial" w:cs="Arial"/>
          <w:sz w:val="22"/>
          <w:szCs w:val="22"/>
        </w:rPr>
        <w:t>old current IMSA</w:t>
      </w:r>
      <w:r w:rsidR="5E92BC8C" w:rsidRPr="35EF07D8">
        <w:rPr>
          <w:rFonts w:ascii="Arial" w:eastAsia="Arial" w:hAnsi="Arial" w:cs="Arial"/>
          <w:sz w:val="22"/>
          <w:szCs w:val="22"/>
        </w:rPr>
        <w:t>/IPSI</w:t>
      </w:r>
      <w:r w:rsidR="6D2C0F72" w:rsidRPr="35EF07D8">
        <w:rPr>
          <w:rFonts w:ascii="Arial" w:eastAsia="Arial" w:hAnsi="Arial" w:cs="Arial"/>
          <w:sz w:val="22"/>
          <w:szCs w:val="22"/>
        </w:rPr>
        <w:t xml:space="preserve"> Traffic Signal Technician Level III certification and shall attend traffic signal turn-ons</w:t>
      </w:r>
      <w:r w:rsidR="56368764" w:rsidRPr="35EF07D8">
        <w:rPr>
          <w:rFonts w:ascii="Arial" w:eastAsia="Arial" w:hAnsi="Arial" w:cs="Arial"/>
          <w:sz w:val="22"/>
          <w:szCs w:val="22"/>
        </w:rPr>
        <w:t xml:space="preserve"> </w:t>
      </w:r>
      <w:r w:rsidR="4FB07FE3" w:rsidRPr="35EF07D8">
        <w:rPr>
          <w:rFonts w:ascii="Arial" w:eastAsia="Arial" w:hAnsi="Arial" w:cs="Arial"/>
          <w:sz w:val="22"/>
          <w:szCs w:val="22"/>
        </w:rPr>
        <w:t>as well as</w:t>
      </w:r>
      <w:r w:rsidR="6D2C0F72" w:rsidRPr="35EF07D8">
        <w:rPr>
          <w:rFonts w:ascii="Arial" w:eastAsia="Arial" w:hAnsi="Arial" w:cs="Arial"/>
          <w:sz w:val="22"/>
          <w:szCs w:val="22"/>
        </w:rPr>
        <w:t xml:space="preserve"> cabinet and/or controller modifications</w:t>
      </w:r>
      <w:r w:rsidR="0C2C358C" w:rsidRPr="35EF07D8">
        <w:rPr>
          <w:rFonts w:ascii="Arial" w:eastAsia="Arial" w:hAnsi="Arial" w:cs="Arial"/>
          <w:sz w:val="22"/>
          <w:szCs w:val="22"/>
        </w:rPr>
        <w:t>.</w:t>
      </w:r>
    </w:p>
    <w:p w14:paraId="1CFD183E" w14:textId="3E371E2F" w:rsidR="6697D202" w:rsidRDefault="6697D202" w:rsidP="6697D202">
      <w:pPr>
        <w:rPr>
          <w:rFonts w:cs="Arial"/>
          <w:u w:val="single"/>
        </w:rPr>
      </w:pPr>
    </w:p>
    <w:p w14:paraId="0797AE62" w14:textId="77777777" w:rsidR="00810602" w:rsidRPr="00512229" w:rsidRDefault="668F4EE4" w:rsidP="6697D202">
      <w:pPr>
        <w:rPr>
          <w:rFonts w:cs="Arial"/>
          <w:u w:val="single"/>
        </w:rPr>
      </w:pPr>
      <w:r w:rsidRPr="6697D202">
        <w:rPr>
          <w:rFonts w:cs="Arial"/>
          <w:u w:val="single"/>
        </w:rPr>
        <w:t>Submittals.</w:t>
      </w:r>
    </w:p>
    <w:p w14:paraId="0C023B72" w14:textId="77777777" w:rsidR="00810602" w:rsidRPr="00C36556" w:rsidRDefault="7DF0FD52" w:rsidP="6697D202">
      <w:pPr>
        <w:rPr>
          <w:rFonts w:cs="Arial"/>
        </w:rPr>
      </w:pPr>
      <w:r w:rsidRPr="6697D202">
        <w:rPr>
          <w:rFonts w:cs="Arial"/>
        </w:rPr>
        <w:t>Revise Article 801.05 of the Standard Specifications to read:</w:t>
      </w:r>
    </w:p>
    <w:p w14:paraId="5A39BBE3" w14:textId="77777777" w:rsidR="00810602" w:rsidRPr="00512229" w:rsidRDefault="00810602" w:rsidP="6697D202">
      <w:pPr>
        <w:rPr>
          <w:rFonts w:cs="Arial"/>
        </w:rPr>
      </w:pPr>
    </w:p>
    <w:p w14:paraId="0C4725AB" w14:textId="29EC5DF6" w:rsidR="00810602" w:rsidRPr="00512229" w:rsidRDefault="1D98641E" w:rsidP="6697D202">
      <w:pPr>
        <w:tabs>
          <w:tab w:val="left" w:pos="5490"/>
        </w:tabs>
        <w:ind w:left="720"/>
        <w:rPr>
          <w:rFonts w:eastAsia="Arial" w:cs="Arial"/>
          <w:szCs w:val="22"/>
        </w:rPr>
      </w:pPr>
      <w:r w:rsidRPr="6697D202">
        <w:rPr>
          <w:rFonts w:eastAsia="Arial" w:cs="Arial"/>
          <w:szCs w:val="22"/>
        </w:rPr>
        <w:t>“</w:t>
      </w:r>
      <w:r w:rsidR="0D798BDF" w:rsidRPr="6697D202">
        <w:rPr>
          <w:rFonts w:eastAsia="Arial" w:cs="Arial"/>
          <w:szCs w:val="22"/>
        </w:rPr>
        <w:t xml:space="preserve">All material approval requests shall be submitted </w:t>
      </w:r>
      <w:r w:rsidR="4B03C711" w:rsidRPr="6697D202">
        <w:rPr>
          <w:rFonts w:eastAsia="Arial" w:cs="Arial"/>
          <w:szCs w:val="22"/>
        </w:rPr>
        <w:t xml:space="preserve">electronically </w:t>
      </w:r>
      <w:r w:rsidR="196BFEDB" w:rsidRPr="6697D202">
        <w:rPr>
          <w:rFonts w:eastAsia="Arial" w:cs="Arial"/>
          <w:szCs w:val="22"/>
        </w:rPr>
        <w:t xml:space="preserve">following District guidelines </w:t>
      </w:r>
      <w:r w:rsidR="4B03C711" w:rsidRPr="6697D202">
        <w:rPr>
          <w:rFonts w:eastAsia="Arial" w:cs="Arial"/>
          <w:szCs w:val="22"/>
        </w:rPr>
        <w:t>unless directed otherwise by the Engineer.</w:t>
      </w:r>
      <w:r w:rsidR="67E85188" w:rsidRPr="6697D202">
        <w:rPr>
          <w:rFonts w:eastAsia="Arial" w:cs="Arial"/>
          <w:szCs w:val="22"/>
        </w:rPr>
        <w:t xml:space="preserve">  </w:t>
      </w:r>
      <w:r w:rsidR="3299DF22" w:rsidRPr="6697D202">
        <w:rPr>
          <w:rFonts w:eastAsia="Arial" w:cs="Arial"/>
          <w:szCs w:val="22"/>
        </w:rPr>
        <w:t xml:space="preserve">Submittal </w:t>
      </w:r>
      <w:r w:rsidR="195A848C" w:rsidRPr="6697D202">
        <w:rPr>
          <w:rFonts w:eastAsia="Arial" w:cs="Arial"/>
          <w:szCs w:val="22"/>
        </w:rPr>
        <w:t xml:space="preserve">requirements </w:t>
      </w:r>
      <w:r w:rsidR="752D2DB1" w:rsidRPr="6697D202">
        <w:rPr>
          <w:rFonts w:eastAsia="Arial" w:cs="Arial"/>
          <w:szCs w:val="22"/>
        </w:rPr>
        <w:t xml:space="preserve">shall </w:t>
      </w:r>
      <w:r w:rsidR="195A848C" w:rsidRPr="6697D202">
        <w:rPr>
          <w:rFonts w:eastAsia="Arial" w:cs="Arial"/>
          <w:szCs w:val="22"/>
        </w:rPr>
        <w:t>include</w:t>
      </w:r>
      <w:r w:rsidR="5165F31C" w:rsidRPr="6697D202">
        <w:rPr>
          <w:rFonts w:eastAsia="Arial" w:cs="Arial"/>
          <w:szCs w:val="22"/>
        </w:rPr>
        <w:t>, but not limited to</w:t>
      </w:r>
      <w:r w:rsidR="40372759" w:rsidRPr="6697D202">
        <w:rPr>
          <w:rFonts w:eastAsia="Arial" w:cs="Arial"/>
          <w:szCs w:val="22"/>
        </w:rPr>
        <w:t xml:space="preserve"> the following</w:t>
      </w:r>
      <w:r w:rsidR="195A848C" w:rsidRPr="6697D202">
        <w:rPr>
          <w:rFonts w:eastAsia="Arial" w:cs="Arial"/>
          <w:szCs w:val="22"/>
        </w:rPr>
        <w:t>:</w:t>
      </w:r>
    </w:p>
    <w:p w14:paraId="5DC28527" w14:textId="0869AB61" w:rsidR="00810602" w:rsidRPr="00512229" w:rsidRDefault="00810602" w:rsidP="6697D202">
      <w:pPr>
        <w:tabs>
          <w:tab w:val="left" w:pos="5490"/>
        </w:tabs>
        <w:ind w:left="720"/>
        <w:rPr>
          <w:rFonts w:eastAsia="Arial" w:cs="Arial"/>
          <w:szCs w:val="22"/>
        </w:rPr>
      </w:pPr>
    </w:p>
    <w:p w14:paraId="2C2CC526" w14:textId="295A5D65" w:rsidR="00810602" w:rsidRPr="00512229" w:rsidRDefault="35B31928">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All m</w:t>
      </w:r>
      <w:r w:rsidR="5712E829" w:rsidRPr="6697D202">
        <w:rPr>
          <w:rFonts w:ascii="Arial" w:eastAsia="Arial" w:hAnsi="Arial" w:cs="Arial"/>
          <w:sz w:val="22"/>
          <w:szCs w:val="22"/>
        </w:rPr>
        <w:t>aterial approval request</w:t>
      </w:r>
      <w:r w:rsidR="7718A3FF" w:rsidRPr="6697D202">
        <w:rPr>
          <w:rFonts w:ascii="Arial" w:eastAsia="Arial" w:hAnsi="Arial" w:cs="Arial"/>
          <w:sz w:val="22"/>
          <w:szCs w:val="22"/>
        </w:rPr>
        <w:t>s</w:t>
      </w:r>
      <w:r w:rsidR="5712E829" w:rsidRPr="6697D202">
        <w:rPr>
          <w:rFonts w:ascii="Arial" w:eastAsia="Arial" w:hAnsi="Arial" w:cs="Arial"/>
          <w:sz w:val="22"/>
          <w:szCs w:val="22"/>
        </w:rPr>
        <w:t xml:space="preserve"> shall be made </w:t>
      </w:r>
      <w:r w:rsidRPr="6697D202">
        <w:rPr>
          <w:rFonts w:ascii="Arial" w:eastAsia="Arial" w:hAnsi="Arial" w:cs="Arial"/>
          <w:sz w:val="22"/>
          <w:szCs w:val="22"/>
        </w:rPr>
        <w:t>prior to or no later than the date of</w:t>
      </w:r>
      <w:r w:rsidR="46A9B572" w:rsidRPr="6697D202">
        <w:rPr>
          <w:rFonts w:ascii="Arial" w:eastAsia="Arial" w:hAnsi="Arial" w:cs="Arial"/>
          <w:sz w:val="22"/>
          <w:szCs w:val="22"/>
        </w:rPr>
        <w:t xml:space="preserve"> the preconstruction meeting</w:t>
      </w:r>
      <w:r w:rsidRPr="6697D202">
        <w:rPr>
          <w:rFonts w:ascii="Arial" w:eastAsia="Arial" w:hAnsi="Arial" w:cs="Arial"/>
          <w:sz w:val="22"/>
          <w:szCs w:val="22"/>
        </w:rPr>
        <w:t>.</w:t>
      </w:r>
      <w:r w:rsidR="0C2DBE73" w:rsidRPr="6697D202">
        <w:rPr>
          <w:rFonts w:ascii="Arial" w:eastAsia="Arial" w:hAnsi="Arial" w:cs="Arial"/>
          <w:sz w:val="22"/>
          <w:szCs w:val="22"/>
        </w:rPr>
        <w:t xml:space="preserve">  </w:t>
      </w:r>
      <w:r w:rsidRPr="6697D202">
        <w:rPr>
          <w:rFonts w:ascii="Arial" w:eastAsia="Arial" w:hAnsi="Arial" w:cs="Arial"/>
          <w:sz w:val="22"/>
          <w:szCs w:val="22"/>
        </w:rPr>
        <w:t>A list of</w:t>
      </w:r>
      <w:r w:rsidR="46A9B572" w:rsidRPr="6697D202">
        <w:rPr>
          <w:rFonts w:ascii="Arial" w:eastAsia="Arial" w:hAnsi="Arial" w:cs="Arial"/>
          <w:sz w:val="22"/>
          <w:szCs w:val="22"/>
        </w:rPr>
        <w:t xml:space="preserve"> major traffic signal items</w:t>
      </w:r>
      <w:r w:rsidRPr="6697D202">
        <w:rPr>
          <w:rFonts w:ascii="Arial" w:eastAsia="Arial" w:hAnsi="Arial" w:cs="Arial"/>
          <w:sz w:val="22"/>
          <w:szCs w:val="22"/>
        </w:rPr>
        <w:t xml:space="preserve"> can be found</w:t>
      </w:r>
      <w:r w:rsidR="46A9B572" w:rsidRPr="6697D202">
        <w:rPr>
          <w:rFonts w:ascii="Arial" w:eastAsia="Arial" w:hAnsi="Arial" w:cs="Arial"/>
          <w:sz w:val="22"/>
          <w:szCs w:val="22"/>
        </w:rPr>
        <w:t xml:space="preserve"> in Article 801.05.</w:t>
      </w:r>
      <w:r w:rsidR="14D3B109" w:rsidRPr="6697D202">
        <w:rPr>
          <w:rFonts w:ascii="Arial" w:eastAsia="Arial" w:hAnsi="Arial" w:cs="Arial"/>
          <w:sz w:val="22"/>
          <w:szCs w:val="22"/>
        </w:rPr>
        <w:t xml:space="preserve">  </w:t>
      </w:r>
      <w:r w:rsidR="2824A4A6" w:rsidRPr="6697D202">
        <w:rPr>
          <w:rFonts w:ascii="Arial" w:eastAsia="Arial" w:hAnsi="Arial" w:cs="Arial"/>
          <w:sz w:val="22"/>
          <w:szCs w:val="22"/>
        </w:rPr>
        <w:t>M</w:t>
      </w:r>
      <w:r w:rsidR="46A9B572" w:rsidRPr="6697D202">
        <w:rPr>
          <w:rFonts w:ascii="Arial" w:eastAsia="Arial" w:hAnsi="Arial" w:cs="Arial"/>
          <w:sz w:val="22"/>
          <w:szCs w:val="22"/>
        </w:rPr>
        <w:t xml:space="preserve">aterial or equipment which </w:t>
      </w:r>
      <w:r w:rsidR="36851564" w:rsidRPr="6697D202">
        <w:rPr>
          <w:rFonts w:ascii="Arial" w:eastAsia="Arial" w:hAnsi="Arial" w:cs="Arial"/>
          <w:sz w:val="22"/>
          <w:szCs w:val="22"/>
        </w:rPr>
        <w:t>is</w:t>
      </w:r>
      <w:r w:rsidR="46A9B572" w:rsidRPr="6697D202">
        <w:rPr>
          <w:rFonts w:ascii="Arial" w:eastAsia="Arial" w:hAnsi="Arial" w:cs="Arial"/>
          <w:sz w:val="22"/>
          <w:szCs w:val="22"/>
        </w:rPr>
        <w:t xml:space="preserve"> similar or identical shall be the product of the same manufacturer, unless necessary for system continuity.</w:t>
      </w:r>
      <w:r w:rsidR="42C2E192" w:rsidRPr="6697D202">
        <w:rPr>
          <w:rFonts w:ascii="Arial" w:eastAsia="Arial" w:hAnsi="Arial" w:cs="Arial"/>
          <w:sz w:val="22"/>
          <w:szCs w:val="22"/>
        </w:rPr>
        <w:t xml:space="preserve">  </w:t>
      </w:r>
      <w:r w:rsidR="46A9B572" w:rsidRPr="6697D202">
        <w:rPr>
          <w:rFonts w:ascii="Arial" w:eastAsia="Arial" w:hAnsi="Arial" w:cs="Arial"/>
          <w:sz w:val="22"/>
          <w:szCs w:val="22"/>
        </w:rPr>
        <w:t>Traffic signal materials and equipment shall bear the U.L. label whenever such labeling is available.</w:t>
      </w:r>
    </w:p>
    <w:p w14:paraId="57EBC133" w14:textId="16E64E0B" w:rsidR="00810602" w:rsidRPr="00512229" w:rsidRDefault="00810602" w:rsidP="6697D202">
      <w:pPr>
        <w:tabs>
          <w:tab w:val="left" w:pos="5490"/>
        </w:tabs>
        <w:rPr>
          <w:rFonts w:eastAsia="Arial" w:cs="Arial"/>
          <w:szCs w:val="22"/>
        </w:rPr>
      </w:pPr>
    </w:p>
    <w:p w14:paraId="5A03342E" w14:textId="5B30D25E" w:rsidR="00810602" w:rsidRPr="00512229" w:rsidRDefault="5CB2E1BC">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Product data and shop drawings shall be assembled by pay item</w:t>
      </w:r>
      <w:r w:rsidR="65EF3379" w:rsidRPr="6697D202">
        <w:rPr>
          <w:rFonts w:ascii="Arial" w:eastAsia="Arial" w:hAnsi="Arial" w:cs="Arial"/>
          <w:sz w:val="22"/>
          <w:szCs w:val="22"/>
        </w:rPr>
        <w:t>.</w:t>
      </w:r>
      <w:r w:rsidR="36A36126" w:rsidRPr="6697D202">
        <w:rPr>
          <w:rFonts w:ascii="Arial" w:eastAsia="Arial" w:hAnsi="Arial" w:cs="Arial"/>
          <w:sz w:val="22"/>
          <w:szCs w:val="22"/>
        </w:rPr>
        <w:t xml:space="preserve">  </w:t>
      </w:r>
      <w:r w:rsidRPr="6697D202">
        <w:rPr>
          <w:rFonts w:ascii="Arial" w:eastAsia="Arial" w:hAnsi="Arial" w:cs="Arial"/>
          <w:sz w:val="22"/>
          <w:szCs w:val="22"/>
        </w:rPr>
        <w:t>Only the top sheet</w:t>
      </w:r>
      <w:r w:rsidR="5845E289" w:rsidRPr="6697D202">
        <w:rPr>
          <w:rFonts w:ascii="Arial" w:eastAsia="Arial" w:hAnsi="Arial" w:cs="Arial"/>
          <w:sz w:val="22"/>
          <w:szCs w:val="22"/>
        </w:rPr>
        <w:t xml:space="preserve"> of each pay item submittal will</w:t>
      </w:r>
      <w:r w:rsidRPr="6697D202">
        <w:rPr>
          <w:rFonts w:ascii="Arial" w:eastAsia="Arial" w:hAnsi="Arial" w:cs="Arial"/>
          <w:sz w:val="22"/>
          <w:szCs w:val="22"/>
        </w:rPr>
        <w:t xml:space="preserve"> be stamped by the Department with the review status, except shop drawings for mast arm pole assemblies and the like will be stamped with the review status on each sheet.</w:t>
      </w:r>
    </w:p>
    <w:p w14:paraId="042F72F0" w14:textId="032AA243" w:rsidR="00810602" w:rsidRPr="00512229" w:rsidRDefault="00810602" w:rsidP="6697D202">
      <w:pPr>
        <w:tabs>
          <w:tab w:val="left" w:pos="5490"/>
        </w:tabs>
        <w:rPr>
          <w:rFonts w:eastAsia="Arial" w:cs="Arial"/>
          <w:szCs w:val="22"/>
        </w:rPr>
      </w:pPr>
    </w:p>
    <w:p w14:paraId="4485AD55" w14:textId="2FCB67D7" w:rsidR="00810602" w:rsidRPr="00512229" w:rsidRDefault="28C46978">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Original manufacturer published product data and shop drawing sheets with legible dimensions and details shall be submitted for review.</w:t>
      </w:r>
    </w:p>
    <w:p w14:paraId="4A104EDC" w14:textId="71964EF0" w:rsidR="00810602" w:rsidRPr="00512229" w:rsidRDefault="00810602" w:rsidP="6697D202">
      <w:pPr>
        <w:tabs>
          <w:tab w:val="left" w:pos="5490"/>
        </w:tabs>
        <w:rPr>
          <w:rFonts w:eastAsia="Arial" w:cs="Arial"/>
          <w:szCs w:val="22"/>
        </w:rPr>
      </w:pPr>
    </w:p>
    <w:p w14:paraId="3FD0F9AC" w14:textId="6EF9A5DC" w:rsidR="00810602" w:rsidRPr="00512229" w:rsidRDefault="794767E1">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When hard copy submittals are necessary, f</w:t>
      </w:r>
      <w:r w:rsidR="639EE05C" w:rsidRPr="6697D202">
        <w:rPr>
          <w:rFonts w:ascii="Arial" w:eastAsia="Arial" w:hAnsi="Arial" w:cs="Arial"/>
          <w:sz w:val="22"/>
          <w:szCs w:val="22"/>
        </w:rPr>
        <w:t xml:space="preserve">our </w:t>
      </w:r>
      <w:r w:rsidR="56724A04" w:rsidRPr="6697D202">
        <w:rPr>
          <w:rFonts w:ascii="Arial" w:eastAsia="Arial" w:hAnsi="Arial" w:cs="Arial"/>
          <w:sz w:val="22"/>
          <w:szCs w:val="22"/>
        </w:rPr>
        <w:t xml:space="preserve">(4) </w:t>
      </w:r>
      <w:r w:rsidR="639EE05C" w:rsidRPr="6697D202">
        <w:rPr>
          <w:rFonts w:ascii="Arial" w:eastAsia="Arial" w:hAnsi="Arial" w:cs="Arial"/>
          <w:sz w:val="22"/>
          <w:szCs w:val="22"/>
        </w:rPr>
        <w:t>complete copies of the manufacturer’s descriptive literatures and technical data for the traffic signal materials</w:t>
      </w:r>
      <w:r w:rsidR="282F8574" w:rsidRPr="6697D202">
        <w:rPr>
          <w:rFonts w:ascii="Arial" w:eastAsia="Arial" w:hAnsi="Arial" w:cs="Arial"/>
          <w:sz w:val="22"/>
          <w:szCs w:val="22"/>
        </w:rPr>
        <w:t xml:space="preserve"> shall be submitted</w:t>
      </w:r>
      <w:r w:rsidR="639EE05C" w:rsidRPr="6697D202">
        <w:rPr>
          <w:rFonts w:ascii="Arial" w:eastAsia="Arial" w:hAnsi="Arial" w:cs="Arial"/>
          <w:sz w:val="22"/>
          <w:szCs w:val="22"/>
        </w:rPr>
        <w:t>.</w:t>
      </w:r>
      <w:r w:rsidR="33690964" w:rsidRPr="6697D202">
        <w:rPr>
          <w:rFonts w:ascii="Arial" w:eastAsia="Arial" w:hAnsi="Arial" w:cs="Arial"/>
          <w:sz w:val="22"/>
          <w:szCs w:val="22"/>
        </w:rPr>
        <w:t xml:space="preserve">  </w:t>
      </w:r>
      <w:r w:rsidRPr="6697D202">
        <w:rPr>
          <w:rFonts w:ascii="Arial" w:eastAsia="Arial" w:hAnsi="Arial" w:cs="Arial"/>
          <w:sz w:val="22"/>
          <w:szCs w:val="22"/>
        </w:rPr>
        <w:t>For hard copy or electronic submittals, t</w:t>
      </w:r>
      <w:r w:rsidR="639EE05C" w:rsidRPr="6697D202">
        <w:rPr>
          <w:rFonts w:ascii="Arial" w:eastAsia="Arial" w:hAnsi="Arial" w:cs="Arial"/>
          <w:sz w:val="22"/>
          <w:szCs w:val="22"/>
        </w:rPr>
        <w:t>he descriptive literature and technical data shall be adequate for determining whether the materials meet the requirements of the plans and specifications.</w:t>
      </w:r>
      <w:r w:rsidR="3310EFE5" w:rsidRPr="6697D202">
        <w:rPr>
          <w:rFonts w:ascii="Arial" w:eastAsia="Arial" w:hAnsi="Arial" w:cs="Arial"/>
          <w:sz w:val="22"/>
          <w:szCs w:val="22"/>
        </w:rPr>
        <w:t xml:space="preserve">  </w:t>
      </w:r>
      <w:r w:rsidR="639EE05C" w:rsidRPr="6697D202">
        <w:rPr>
          <w:rFonts w:ascii="Arial" w:eastAsia="Arial" w:hAnsi="Arial" w:cs="Arial"/>
          <w:sz w:val="22"/>
          <w:szCs w:val="22"/>
        </w:rPr>
        <w:t>If the literature contains more than one item, the Contractor shall indicate which item or items will be furnished.</w:t>
      </w:r>
    </w:p>
    <w:p w14:paraId="1D4EA9F8" w14:textId="3AC4136C" w:rsidR="00810602" w:rsidRPr="00512229" w:rsidRDefault="00810602" w:rsidP="6697D202">
      <w:pPr>
        <w:tabs>
          <w:tab w:val="left" w:pos="5490"/>
        </w:tabs>
        <w:rPr>
          <w:rFonts w:eastAsia="Arial" w:cs="Arial"/>
          <w:szCs w:val="22"/>
        </w:rPr>
      </w:pPr>
    </w:p>
    <w:p w14:paraId="58A335CA" w14:textId="24BE3161" w:rsidR="00810602" w:rsidRPr="00512229" w:rsidRDefault="794767E1">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 xml:space="preserve">When hard copy submittals are necessary for structural elements, </w:t>
      </w:r>
      <w:r w:rsidR="282F8574" w:rsidRPr="6697D202">
        <w:rPr>
          <w:rFonts w:ascii="Arial" w:eastAsia="Arial" w:hAnsi="Arial" w:cs="Arial"/>
          <w:sz w:val="22"/>
          <w:szCs w:val="22"/>
        </w:rPr>
        <w:t>four</w:t>
      </w:r>
      <w:r w:rsidR="639EE05C" w:rsidRPr="6697D202">
        <w:rPr>
          <w:rFonts w:ascii="Arial" w:eastAsia="Arial" w:hAnsi="Arial" w:cs="Arial"/>
          <w:sz w:val="22"/>
          <w:szCs w:val="22"/>
        </w:rPr>
        <w:t xml:space="preserve"> </w:t>
      </w:r>
      <w:r w:rsidR="702315B8" w:rsidRPr="6697D202">
        <w:rPr>
          <w:rFonts w:ascii="Arial" w:eastAsia="Arial" w:hAnsi="Arial" w:cs="Arial"/>
          <w:sz w:val="22"/>
          <w:szCs w:val="22"/>
        </w:rPr>
        <w:t xml:space="preserve">(4) </w:t>
      </w:r>
      <w:r w:rsidR="639EE05C" w:rsidRPr="6697D202">
        <w:rPr>
          <w:rFonts w:ascii="Arial" w:eastAsia="Arial" w:hAnsi="Arial" w:cs="Arial"/>
          <w:sz w:val="22"/>
          <w:szCs w:val="22"/>
        </w:rPr>
        <w:t>complete copies of the shop drawings for the mast arm assemblies and poles, and the combination mast arm assemblies and poles showing, in detail, the fabrication thereof and the certified mill analyses of the materials used in the fabrication, anchor rods, and reinforcing materials</w:t>
      </w:r>
      <w:r w:rsidR="282F8574" w:rsidRPr="6697D202">
        <w:rPr>
          <w:rFonts w:ascii="Arial" w:eastAsia="Arial" w:hAnsi="Arial" w:cs="Arial"/>
          <w:sz w:val="22"/>
          <w:szCs w:val="22"/>
        </w:rPr>
        <w:t xml:space="preserve"> shall be submitted</w:t>
      </w:r>
      <w:r w:rsidR="639EE05C" w:rsidRPr="6697D202">
        <w:rPr>
          <w:rFonts w:ascii="Arial" w:eastAsia="Arial" w:hAnsi="Arial" w:cs="Arial"/>
          <w:sz w:val="22"/>
          <w:szCs w:val="22"/>
        </w:rPr>
        <w:t>.</w:t>
      </w:r>
    </w:p>
    <w:p w14:paraId="46992E18" w14:textId="3477B75F" w:rsidR="00810602" w:rsidRPr="00512229" w:rsidRDefault="00810602" w:rsidP="6697D202">
      <w:pPr>
        <w:tabs>
          <w:tab w:val="left" w:pos="5490"/>
        </w:tabs>
        <w:rPr>
          <w:rFonts w:eastAsia="Arial" w:cs="Arial"/>
          <w:szCs w:val="22"/>
        </w:rPr>
      </w:pPr>
    </w:p>
    <w:p w14:paraId="2D98A9BF" w14:textId="3B60E052" w:rsidR="00810602" w:rsidRPr="00512229" w:rsidRDefault="7DF0FD52">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Partial or incomplete submittals will be returned without review.</w:t>
      </w:r>
    </w:p>
    <w:p w14:paraId="00ECE645" w14:textId="68674F63" w:rsidR="00810602" w:rsidRPr="00512229" w:rsidRDefault="00810602" w:rsidP="6697D202">
      <w:pPr>
        <w:tabs>
          <w:tab w:val="left" w:pos="5490"/>
        </w:tabs>
        <w:rPr>
          <w:rFonts w:eastAsia="Arial" w:cs="Arial"/>
          <w:szCs w:val="22"/>
        </w:rPr>
      </w:pPr>
    </w:p>
    <w:p w14:paraId="50B2B2E5" w14:textId="375ED41D" w:rsidR="00810602" w:rsidRPr="00512229" w:rsidRDefault="7DF0FD52">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 xml:space="preserve">Certain non-standard mast arm poles and </w:t>
      </w:r>
      <w:r w:rsidR="185B64ED" w:rsidRPr="6697D202">
        <w:rPr>
          <w:rFonts w:ascii="Arial" w:eastAsia="Arial" w:hAnsi="Arial" w:cs="Arial"/>
          <w:sz w:val="22"/>
          <w:szCs w:val="22"/>
        </w:rPr>
        <w:t xml:space="preserve">special </w:t>
      </w:r>
      <w:r w:rsidR="713E0972" w:rsidRPr="6697D202">
        <w:rPr>
          <w:rFonts w:ascii="Arial" w:eastAsia="Arial" w:hAnsi="Arial" w:cs="Arial"/>
          <w:sz w:val="22"/>
          <w:szCs w:val="22"/>
        </w:rPr>
        <w:t>structur</w:t>
      </w:r>
      <w:r w:rsidR="185B64ED" w:rsidRPr="6697D202">
        <w:rPr>
          <w:rFonts w:ascii="Arial" w:eastAsia="Arial" w:hAnsi="Arial" w:cs="Arial"/>
          <w:sz w:val="22"/>
          <w:szCs w:val="22"/>
        </w:rPr>
        <w:t>al elements</w:t>
      </w:r>
      <w:r w:rsidR="713E0972" w:rsidRPr="6697D202">
        <w:rPr>
          <w:rFonts w:ascii="Arial" w:eastAsia="Arial" w:hAnsi="Arial" w:cs="Arial"/>
          <w:sz w:val="22"/>
          <w:szCs w:val="22"/>
        </w:rPr>
        <w:t xml:space="preserve"> will</w:t>
      </w:r>
      <w:r w:rsidRPr="6697D202">
        <w:rPr>
          <w:rFonts w:ascii="Arial" w:eastAsia="Arial" w:hAnsi="Arial" w:cs="Arial"/>
          <w:sz w:val="22"/>
          <w:szCs w:val="22"/>
        </w:rPr>
        <w:t xml:space="preserve"> require additional review from IDOT’s Central Office.</w:t>
      </w:r>
      <w:r w:rsidR="72E0C249" w:rsidRPr="6697D202">
        <w:rPr>
          <w:rFonts w:ascii="Arial" w:eastAsia="Arial" w:hAnsi="Arial" w:cs="Arial"/>
          <w:sz w:val="22"/>
          <w:szCs w:val="22"/>
        </w:rPr>
        <w:t xml:space="preserve">  </w:t>
      </w:r>
      <w:r w:rsidRPr="6697D202">
        <w:rPr>
          <w:rFonts w:ascii="Arial" w:eastAsia="Arial" w:hAnsi="Arial" w:cs="Arial"/>
          <w:sz w:val="22"/>
          <w:szCs w:val="22"/>
        </w:rPr>
        <w:t>Examples include ornamental/decorative</w:t>
      </w:r>
      <w:r w:rsidR="185B64ED" w:rsidRPr="6697D202">
        <w:rPr>
          <w:rFonts w:ascii="Arial" w:eastAsia="Arial" w:hAnsi="Arial" w:cs="Arial"/>
          <w:sz w:val="22"/>
          <w:szCs w:val="22"/>
        </w:rPr>
        <w:t xml:space="preserve">, </w:t>
      </w:r>
      <w:r w:rsidRPr="6697D202">
        <w:rPr>
          <w:rFonts w:ascii="Arial" w:eastAsia="Arial" w:hAnsi="Arial" w:cs="Arial"/>
          <w:sz w:val="22"/>
          <w:szCs w:val="22"/>
        </w:rPr>
        <w:t>non-standard length mast arm pole assemblies</w:t>
      </w:r>
      <w:r w:rsidR="185B64ED" w:rsidRPr="6697D202">
        <w:rPr>
          <w:rFonts w:ascii="Arial" w:eastAsia="Arial" w:hAnsi="Arial" w:cs="Arial"/>
          <w:sz w:val="22"/>
          <w:szCs w:val="22"/>
        </w:rPr>
        <w:t xml:space="preserve"> and monotube structures</w:t>
      </w:r>
      <w:r w:rsidRPr="6697D202">
        <w:rPr>
          <w:rFonts w:ascii="Arial" w:eastAsia="Arial" w:hAnsi="Arial" w:cs="Arial"/>
          <w:sz w:val="22"/>
          <w:szCs w:val="22"/>
        </w:rPr>
        <w:t>.</w:t>
      </w:r>
    </w:p>
    <w:p w14:paraId="49F9D819" w14:textId="628B0926" w:rsidR="00810602" w:rsidRPr="00512229" w:rsidRDefault="00810602" w:rsidP="6697D202">
      <w:pPr>
        <w:tabs>
          <w:tab w:val="left" w:pos="5490"/>
        </w:tabs>
        <w:rPr>
          <w:szCs w:val="22"/>
        </w:rPr>
      </w:pPr>
    </w:p>
    <w:p w14:paraId="0B7C5C04" w14:textId="439DA706" w:rsidR="00810602" w:rsidRPr="00512229" w:rsidRDefault="7DF0FD52">
      <w:pPr>
        <w:pStyle w:val="ListParagraph"/>
        <w:numPr>
          <w:ilvl w:val="0"/>
          <w:numId w:val="5"/>
        </w:numPr>
        <w:tabs>
          <w:tab w:val="left" w:pos="5490"/>
        </w:tabs>
        <w:rPr>
          <w:rFonts w:ascii="Arial" w:eastAsia="Arial" w:hAnsi="Arial" w:cs="Arial"/>
          <w:sz w:val="22"/>
          <w:szCs w:val="22"/>
        </w:rPr>
      </w:pPr>
      <w:r w:rsidRPr="4FE9D702">
        <w:rPr>
          <w:rFonts w:ascii="Arial" w:eastAsia="Arial" w:hAnsi="Arial" w:cs="Arial"/>
          <w:sz w:val="22"/>
          <w:szCs w:val="22"/>
        </w:rPr>
        <w:t xml:space="preserve">The </w:t>
      </w:r>
      <w:r w:rsidR="00FF6103" w:rsidRPr="4FE9D702">
        <w:rPr>
          <w:rFonts w:ascii="Arial" w:eastAsia="Arial" w:hAnsi="Arial" w:cs="Arial"/>
          <w:sz w:val="22"/>
          <w:szCs w:val="22"/>
        </w:rPr>
        <w:t>C</w:t>
      </w:r>
      <w:r w:rsidRPr="4FE9D702">
        <w:rPr>
          <w:rFonts w:ascii="Arial" w:eastAsia="Arial" w:hAnsi="Arial" w:cs="Arial"/>
          <w:sz w:val="22"/>
          <w:szCs w:val="22"/>
        </w:rPr>
        <w:t xml:space="preserve">ontract number or </w:t>
      </w:r>
      <w:r w:rsidR="00FF6103" w:rsidRPr="4FE9D702">
        <w:rPr>
          <w:rFonts w:ascii="Arial" w:eastAsia="Arial" w:hAnsi="Arial" w:cs="Arial"/>
          <w:sz w:val="22"/>
          <w:szCs w:val="22"/>
        </w:rPr>
        <w:t>P</w:t>
      </w:r>
      <w:r w:rsidRPr="4FE9D702">
        <w:rPr>
          <w:rFonts w:ascii="Arial" w:eastAsia="Arial" w:hAnsi="Arial" w:cs="Arial"/>
          <w:sz w:val="22"/>
          <w:szCs w:val="22"/>
        </w:rPr>
        <w:t>ermit number, project location/limits</w:t>
      </w:r>
      <w:r w:rsidR="7FBEE70C" w:rsidRPr="4FE9D702">
        <w:rPr>
          <w:rFonts w:ascii="Arial" w:eastAsia="Arial" w:hAnsi="Arial" w:cs="Arial"/>
          <w:sz w:val="22"/>
          <w:szCs w:val="22"/>
        </w:rPr>
        <w:t>,</w:t>
      </w:r>
      <w:r w:rsidRPr="4FE9D702">
        <w:rPr>
          <w:rFonts w:ascii="Arial" w:eastAsia="Arial" w:hAnsi="Arial" w:cs="Arial"/>
          <w:sz w:val="22"/>
          <w:szCs w:val="22"/>
        </w:rPr>
        <w:t xml:space="preserve"> and corresponding pay code number must be on each sheet of </w:t>
      </w:r>
      <w:r w:rsidR="5845E289" w:rsidRPr="4FE9D702">
        <w:rPr>
          <w:rFonts w:ascii="Arial" w:eastAsia="Arial" w:hAnsi="Arial" w:cs="Arial"/>
          <w:sz w:val="22"/>
          <w:szCs w:val="22"/>
        </w:rPr>
        <w:t>correspondence,</w:t>
      </w:r>
      <w:r w:rsidRPr="4FE9D702">
        <w:rPr>
          <w:rFonts w:ascii="Arial" w:eastAsia="Arial" w:hAnsi="Arial" w:cs="Arial"/>
          <w:sz w:val="22"/>
          <w:szCs w:val="22"/>
        </w:rPr>
        <w:t xml:space="preserve"> </w:t>
      </w:r>
      <w:r w:rsidR="38D4F430" w:rsidRPr="4FE9D702">
        <w:rPr>
          <w:rFonts w:ascii="Arial" w:eastAsia="Arial" w:hAnsi="Arial" w:cs="Arial"/>
          <w:sz w:val="22"/>
          <w:szCs w:val="22"/>
        </w:rPr>
        <w:t>material approval</w:t>
      </w:r>
      <w:r w:rsidR="24CBC960" w:rsidRPr="4FE9D702">
        <w:rPr>
          <w:rFonts w:ascii="Arial" w:eastAsia="Arial" w:hAnsi="Arial" w:cs="Arial"/>
          <w:sz w:val="22"/>
          <w:szCs w:val="22"/>
        </w:rPr>
        <w:t>,</w:t>
      </w:r>
      <w:r w:rsidRPr="4FE9D702">
        <w:rPr>
          <w:rFonts w:ascii="Arial" w:eastAsia="Arial" w:hAnsi="Arial" w:cs="Arial"/>
          <w:sz w:val="22"/>
          <w:szCs w:val="22"/>
        </w:rPr>
        <w:t xml:space="preserve"> and mast arm poles and </w:t>
      </w:r>
      <w:proofErr w:type="gramStart"/>
      <w:r w:rsidRPr="4FE9D702">
        <w:rPr>
          <w:rFonts w:ascii="Arial" w:eastAsia="Arial" w:hAnsi="Arial" w:cs="Arial"/>
          <w:sz w:val="22"/>
          <w:szCs w:val="22"/>
        </w:rPr>
        <w:t>assemblies</w:t>
      </w:r>
      <w:proofErr w:type="gramEnd"/>
      <w:r w:rsidRPr="4FE9D702">
        <w:rPr>
          <w:rFonts w:ascii="Arial" w:eastAsia="Arial" w:hAnsi="Arial" w:cs="Arial"/>
          <w:sz w:val="22"/>
          <w:szCs w:val="22"/>
        </w:rPr>
        <w:t xml:space="preserve"> drawings.</w:t>
      </w:r>
    </w:p>
    <w:p w14:paraId="7583A11E" w14:textId="2DED26B3" w:rsidR="00810602" w:rsidRPr="00512229" w:rsidRDefault="00810602" w:rsidP="6697D202">
      <w:pPr>
        <w:tabs>
          <w:tab w:val="left" w:pos="5490"/>
        </w:tabs>
        <w:rPr>
          <w:rFonts w:eastAsia="Arial" w:cs="Arial"/>
          <w:szCs w:val="22"/>
        </w:rPr>
      </w:pPr>
    </w:p>
    <w:p w14:paraId="3BB6F59C" w14:textId="6AC04503" w:rsidR="00810602" w:rsidRPr="00512229" w:rsidRDefault="7DF0FD52">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Where certifications and/or warranties are specified, the information submitted for approval shall include certifications and warranties.</w:t>
      </w:r>
      <w:r w:rsidR="462001B4" w:rsidRPr="6697D202">
        <w:rPr>
          <w:rFonts w:ascii="Arial" w:eastAsia="Arial" w:hAnsi="Arial" w:cs="Arial"/>
          <w:sz w:val="22"/>
          <w:szCs w:val="22"/>
        </w:rPr>
        <w:t xml:space="preserve">  </w:t>
      </w:r>
      <w:r w:rsidRPr="6697D202">
        <w:rPr>
          <w:rFonts w:ascii="Arial" w:eastAsia="Arial" w:hAnsi="Arial" w:cs="Arial"/>
          <w:sz w:val="22"/>
          <w:szCs w:val="22"/>
        </w:rPr>
        <w:t>Certifications involving inspections</w:t>
      </w:r>
      <w:r w:rsidR="14DF8273" w:rsidRPr="6697D202">
        <w:rPr>
          <w:rFonts w:ascii="Arial" w:eastAsia="Arial" w:hAnsi="Arial" w:cs="Arial"/>
          <w:sz w:val="22"/>
          <w:szCs w:val="22"/>
        </w:rPr>
        <w:t xml:space="preserve"> </w:t>
      </w:r>
      <w:r w:rsidRPr="6697D202">
        <w:rPr>
          <w:rFonts w:ascii="Arial" w:eastAsia="Arial" w:hAnsi="Arial" w:cs="Arial"/>
          <w:sz w:val="22"/>
          <w:szCs w:val="22"/>
        </w:rPr>
        <w:t>and/or tests of material shall be complete with all test data, dates, and times.</w:t>
      </w:r>
    </w:p>
    <w:p w14:paraId="79A42681" w14:textId="602FB61B" w:rsidR="00810602" w:rsidRPr="00512229" w:rsidRDefault="00810602" w:rsidP="6697D202">
      <w:pPr>
        <w:tabs>
          <w:tab w:val="left" w:pos="5490"/>
        </w:tabs>
        <w:rPr>
          <w:rFonts w:eastAsia="Arial" w:cs="Arial"/>
          <w:szCs w:val="22"/>
        </w:rPr>
      </w:pPr>
    </w:p>
    <w:p w14:paraId="718698F9" w14:textId="72F17E17" w:rsidR="00810602" w:rsidRPr="00512229" w:rsidRDefault="7DF0FD52">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 xml:space="preserve">After the Engineer reviews the submittals for conformance with the design concept of the project, the Engineer will stamp the drawings indicating their status as ‘Approved’, </w:t>
      </w:r>
      <w:r w:rsidRPr="6697D202">
        <w:rPr>
          <w:rFonts w:ascii="Arial" w:eastAsia="Arial" w:hAnsi="Arial" w:cs="Arial"/>
          <w:sz w:val="22"/>
          <w:szCs w:val="22"/>
        </w:rPr>
        <w:lastRenderedPageBreak/>
        <w:t>‘Approved-As-Noted’, ‘Disapproved’, or ‘</w:t>
      </w:r>
      <w:r w:rsidR="6ED0A060" w:rsidRPr="6697D202">
        <w:rPr>
          <w:rFonts w:ascii="Arial" w:eastAsia="Arial" w:hAnsi="Arial" w:cs="Arial"/>
          <w:sz w:val="22"/>
          <w:szCs w:val="22"/>
        </w:rPr>
        <w:t>Incomplete</w:t>
      </w:r>
      <w:r w:rsidRPr="6697D202">
        <w:rPr>
          <w:rFonts w:ascii="Arial" w:eastAsia="Arial" w:hAnsi="Arial" w:cs="Arial"/>
          <w:sz w:val="22"/>
          <w:szCs w:val="22"/>
        </w:rPr>
        <w:t>’.</w:t>
      </w:r>
      <w:r w:rsidR="18FE9F24" w:rsidRPr="6697D202">
        <w:rPr>
          <w:rFonts w:ascii="Arial" w:eastAsia="Arial" w:hAnsi="Arial" w:cs="Arial"/>
          <w:sz w:val="22"/>
          <w:szCs w:val="22"/>
        </w:rPr>
        <w:t xml:space="preserve">  </w:t>
      </w:r>
      <w:r w:rsidRPr="6697D202">
        <w:rPr>
          <w:rFonts w:ascii="Arial" w:eastAsia="Arial" w:hAnsi="Arial" w:cs="Arial"/>
          <w:sz w:val="22"/>
          <w:szCs w:val="22"/>
        </w:rPr>
        <w:t>Since the Engineer's review is for conformance with the design concept only, it is the Contractor's responsibility to coordinate the various items into a working system as specified.</w:t>
      </w:r>
      <w:r w:rsidR="7F22746E" w:rsidRPr="6697D202">
        <w:rPr>
          <w:rFonts w:ascii="Arial" w:eastAsia="Arial" w:hAnsi="Arial" w:cs="Arial"/>
          <w:sz w:val="22"/>
          <w:szCs w:val="22"/>
        </w:rPr>
        <w:t xml:space="preserve">  </w:t>
      </w:r>
      <w:r w:rsidRPr="6697D202">
        <w:rPr>
          <w:rFonts w:ascii="Arial" w:eastAsia="Arial" w:hAnsi="Arial" w:cs="Arial"/>
          <w:sz w:val="22"/>
          <w:szCs w:val="22"/>
        </w:rPr>
        <w:t>The Contractor shall not be relieved from responsibility for errors or omissions in the shop, working, layout drawings, or other documents by the Department's approval thereof.</w:t>
      </w:r>
      <w:r w:rsidR="07DE9FB7" w:rsidRPr="6697D202">
        <w:rPr>
          <w:rFonts w:ascii="Arial" w:eastAsia="Arial" w:hAnsi="Arial" w:cs="Arial"/>
          <w:sz w:val="22"/>
          <w:szCs w:val="22"/>
        </w:rPr>
        <w:t xml:space="preserve">  </w:t>
      </w:r>
      <w:r w:rsidRPr="6697D202">
        <w:rPr>
          <w:rFonts w:ascii="Arial" w:eastAsia="Arial" w:hAnsi="Arial" w:cs="Arial"/>
          <w:sz w:val="22"/>
          <w:szCs w:val="22"/>
        </w:rPr>
        <w:t xml:space="preserve">The Contractor must still be in full compliance with </w:t>
      </w:r>
      <w:r w:rsidR="00FF6103">
        <w:rPr>
          <w:rFonts w:ascii="Arial" w:eastAsia="Arial" w:hAnsi="Arial" w:cs="Arial"/>
          <w:sz w:val="22"/>
          <w:szCs w:val="22"/>
        </w:rPr>
        <w:t>C</w:t>
      </w:r>
      <w:r w:rsidRPr="6697D202">
        <w:rPr>
          <w:rFonts w:ascii="Arial" w:eastAsia="Arial" w:hAnsi="Arial" w:cs="Arial"/>
          <w:sz w:val="22"/>
          <w:szCs w:val="22"/>
        </w:rPr>
        <w:t>ontract and specification requirements.</w:t>
      </w:r>
    </w:p>
    <w:p w14:paraId="4F0526A8" w14:textId="477727D1" w:rsidR="00810602" w:rsidRPr="00512229" w:rsidRDefault="00810602" w:rsidP="6697D202">
      <w:pPr>
        <w:tabs>
          <w:tab w:val="left" w:pos="5490"/>
        </w:tabs>
        <w:rPr>
          <w:rFonts w:eastAsia="Arial" w:cs="Arial"/>
          <w:szCs w:val="22"/>
        </w:rPr>
      </w:pPr>
    </w:p>
    <w:p w14:paraId="6277341A" w14:textId="1CCA9B8B" w:rsidR="00810602" w:rsidRPr="00512229" w:rsidRDefault="28C46978">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The Contractor shall secure approved materials in a timely manner to assure construction schedules are not delayed.</w:t>
      </w:r>
    </w:p>
    <w:p w14:paraId="37F9A52F" w14:textId="068D6478" w:rsidR="00810602" w:rsidRPr="00512229" w:rsidRDefault="00810602" w:rsidP="6697D202">
      <w:pPr>
        <w:tabs>
          <w:tab w:val="left" w:pos="5490"/>
        </w:tabs>
        <w:rPr>
          <w:rFonts w:eastAsia="Arial" w:cs="Arial"/>
          <w:szCs w:val="22"/>
        </w:rPr>
      </w:pPr>
    </w:p>
    <w:p w14:paraId="100F9652" w14:textId="233AB5BC" w:rsidR="00810602" w:rsidRPr="00512229" w:rsidRDefault="7DF0FD52">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pacing w:val="-2"/>
          <w:sz w:val="22"/>
          <w:szCs w:val="22"/>
        </w:rPr>
        <w:t>A</w:t>
      </w:r>
      <w:r w:rsidRPr="6697D202">
        <w:rPr>
          <w:rFonts w:ascii="Arial" w:eastAsia="Arial" w:hAnsi="Arial" w:cs="Arial"/>
          <w:sz w:val="22"/>
          <w:szCs w:val="22"/>
        </w:rPr>
        <w:t>ll submitted items reviewed and marked ‘APPROVED AS NOTED’, ‘DISAPPROVED’</w:t>
      </w:r>
      <w:r w:rsidR="6ED0A060" w:rsidRPr="6697D202">
        <w:rPr>
          <w:rFonts w:ascii="Arial" w:eastAsia="Arial" w:hAnsi="Arial" w:cs="Arial"/>
          <w:sz w:val="22"/>
          <w:szCs w:val="22"/>
        </w:rPr>
        <w:t>, or ‘INCOMPLETE’</w:t>
      </w:r>
      <w:r w:rsidRPr="6697D202">
        <w:rPr>
          <w:rFonts w:ascii="Arial" w:eastAsia="Arial" w:hAnsi="Arial" w:cs="Arial"/>
          <w:sz w:val="22"/>
          <w:szCs w:val="22"/>
        </w:rPr>
        <w:t xml:space="preserve"> are to be resubmitted in their entirety, unless otherwise indicated within the submittal comments, with a disposition of previous comments to verify </w:t>
      </w:r>
      <w:r w:rsidR="00FF6103">
        <w:rPr>
          <w:rFonts w:ascii="Arial" w:eastAsia="Arial" w:hAnsi="Arial" w:cs="Arial"/>
          <w:sz w:val="22"/>
          <w:szCs w:val="22"/>
        </w:rPr>
        <w:t>C</w:t>
      </w:r>
      <w:r w:rsidRPr="6697D202">
        <w:rPr>
          <w:rFonts w:ascii="Arial" w:eastAsia="Arial" w:hAnsi="Arial" w:cs="Arial"/>
          <w:sz w:val="22"/>
          <w:szCs w:val="22"/>
        </w:rPr>
        <w:t xml:space="preserve">ontract compliance at no additional cost to the </w:t>
      </w:r>
      <w:r w:rsidR="00FF6103">
        <w:rPr>
          <w:rFonts w:ascii="Arial" w:eastAsia="Arial" w:hAnsi="Arial" w:cs="Arial"/>
          <w:sz w:val="22"/>
          <w:szCs w:val="22"/>
        </w:rPr>
        <w:t>C</w:t>
      </w:r>
      <w:r w:rsidRPr="6697D202">
        <w:rPr>
          <w:rFonts w:ascii="Arial" w:eastAsia="Arial" w:hAnsi="Arial" w:cs="Arial"/>
          <w:sz w:val="22"/>
          <w:szCs w:val="22"/>
        </w:rPr>
        <w:t>ontract.</w:t>
      </w:r>
    </w:p>
    <w:p w14:paraId="6EC8D91F" w14:textId="7563869E" w:rsidR="00810602" w:rsidRPr="00512229" w:rsidRDefault="00810602" w:rsidP="6697D202">
      <w:pPr>
        <w:tabs>
          <w:tab w:val="left" w:pos="5490"/>
        </w:tabs>
        <w:rPr>
          <w:rFonts w:eastAsia="Arial" w:cs="Arial"/>
          <w:szCs w:val="22"/>
        </w:rPr>
      </w:pPr>
    </w:p>
    <w:p w14:paraId="214BEAA1" w14:textId="6A006C43" w:rsidR="00810602" w:rsidRPr="00512229" w:rsidRDefault="2CF4E819">
      <w:pPr>
        <w:pStyle w:val="ListParagraph"/>
        <w:numPr>
          <w:ilvl w:val="0"/>
          <w:numId w:val="5"/>
        </w:numPr>
        <w:tabs>
          <w:tab w:val="left" w:pos="5490"/>
        </w:tabs>
        <w:rPr>
          <w:rFonts w:ascii="Arial" w:eastAsia="Arial" w:hAnsi="Arial" w:cs="Arial"/>
          <w:sz w:val="22"/>
          <w:szCs w:val="22"/>
        </w:rPr>
      </w:pPr>
      <w:r w:rsidRPr="35EF07D8">
        <w:rPr>
          <w:rFonts w:ascii="Arial" w:eastAsia="Arial" w:hAnsi="Arial" w:cs="Arial"/>
          <w:sz w:val="22"/>
          <w:szCs w:val="22"/>
        </w:rPr>
        <w:t>E</w:t>
      </w:r>
      <w:r w:rsidR="7DF0FD52" w:rsidRPr="35EF07D8">
        <w:rPr>
          <w:rFonts w:ascii="Arial" w:eastAsia="Arial" w:hAnsi="Arial" w:cs="Arial"/>
          <w:sz w:val="22"/>
          <w:szCs w:val="22"/>
        </w:rPr>
        <w:t>xceptions to and deviations from the requirements of the Contract Documents will not be allowed.</w:t>
      </w:r>
      <w:r w:rsidR="62B3907E" w:rsidRPr="35EF07D8">
        <w:rPr>
          <w:rFonts w:ascii="Arial" w:eastAsia="Arial" w:hAnsi="Arial" w:cs="Arial"/>
          <w:sz w:val="22"/>
          <w:szCs w:val="22"/>
        </w:rPr>
        <w:t xml:space="preserve">  </w:t>
      </w:r>
      <w:r w:rsidR="7DF0FD52" w:rsidRPr="35EF07D8">
        <w:rPr>
          <w:rFonts w:ascii="Arial" w:eastAsia="Arial" w:hAnsi="Arial" w:cs="Arial"/>
          <w:sz w:val="22"/>
          <w:szCs w:val="22"/>
        </w:rPr>
        <w:t>It is the Contractor’s responsibility to note any deviations from Contract requirements at the time of submittal and to make any requests for deviations in writing to the Engineer.</w:t>
      </w:r>
      <w:r w:rsidR="51439510" w:rsidRPr="35EF07D8">
        <w:rPr>
          <w:rFonts w:ascii="Arial" w:eastAsia="Arial" w:hAnsi="Arial" w:cs="Arial"/>
          <w:sz w:val="22"/>
          <w:szCs w:val="22"/>
        </w:rPr>
        <w:t xml:space="preserve">  </w:t>
      </w:r>
      <w:r w:rsidR="7DF0FD52" w:rsidRPr="35EF07D8">
        <w:rPr>
          <w:rFonts w:ascii="Arial" w:eastAsia="Arial" w:hAnsi="Arial" w:cs="Arial"/>
          <w:sz w:val="22"/>
          <w:szCs w:val="22"/>
        </w:rPr>
        <w:t>In general, substitutions will not be acceptable.</w:t>
      </w:r>
      <w:r w:rsidR="66A43FA3" w:rsidRPr="35EF07D8">
        <w:rPr>
          <w:rFonts w:ascii="Arial" w:eastAsia="Arial" w:hAnsi="Arial" w:cs="Arial"/>
          <w:sz w:val="22"/>
          <w:szCs w:val="22"/>
        </w:rPr>
        <w:t xml:space="preserve">  </w:t>
      </w:r>
      <w:r w:rsidR="7DF0FD52" w:rsidRPr="35EF07D8">
        <w:rPr>
          <w:rFonts w:ascii="Arial" w:eastAsia="Arial" w:hAnsi="Arial" w:cs="Arial"/>
          <w:sz w:val="22"/>
          <w:szCs w:val="22"/>
        </w:rPr>
        <w:t>Requests for substitutions must demonstrate that the proposed substitution is superior to the material or equipment required by the Contract Documents.</w:t>
      </w:r>
      <w:r w:rsidR="6E08DB96" w:rsidRPr="35EF07D8">
        <w:rPr>
          <w:rFonts w:ascii="Arial" w:eastAsia="Arial" w:hAnsi="Arial" w:cs="Arial"/>
          <w:sz w:val="22"/>
          <w:szCs w:val="22"/>
        </w:rPr>
        <w:t xml:space="preserve">  </w:t>
      </w:r>
      <w:r w:rsidR="7DF0FD52" w:rsidRPr="35EF07D8">
        <w:rPr>
          <w:rFonts w:ascii="Arial" w:eastAsia="Arial" w:hAnsi="Arial" w:cs="Arial"/>
          <w:sz w:val="22"/>
          <w:szCs w:val="22"/>
        </w:rPr>
        <w:t>No exceptions, deviations or substitutions will be permitted without the approval of the Engineer.</w:t>
      </w:r>
    </w:p>
    <w:p w14:paraId="2FED19EA" w14:textId="475DD93F" w:rsidR="00810602" w:rsidRPr="00512229" w:rsidRDefault="00810602" w:rsidP="6697D202">
      <w:pPr>
        <w:tabs>
          <w:tab w:val="left" w:pos="5490"/>
        </w:tabs>
        <w:rPr>
          <w:rFonts w:eastAsia="Arial" w:cs="Arial"/>
          <w:szCs w:val="22"/>
        </w:rPr>
      </w:pPr>
    </w:p>
    <w:p w14:paraId="73412C5C" w14:textId="1B59FE1B" w:rsidR="00810602" w:rsidRPr="00512229" w:rsidRDefault="34D8F23A">
      <w:pPr>
        <w:pStyle w:val="ListParagraph"/>
        <w:numPr>
          <w:ilvl w:val="0"/>
          <w:numId w:val="5"/>
        </w:numPr>
        <w:tabs>
          <w:tab w:val="left" w:pos="5490"/>
        </w:tabs>
        <w:rPr>
          <w:rFonts w:ascii="Arial" w:eastAsia="Arial" w:hAnsi="Arial" w:cs="Arial"/>
          <w:sz w:val="22"/>
          <w:szCs w:val="22"/>
        </w:rPr>
      </w:pPr>
      <w:r w:rsidRPr="6697D202">
        <w:rPr>
          <w:rFonts w:ascii="Arial" w:eastAsia="Arial" w:hAnsi="Arial" w:cs="Arial"/>
          <w:sz w:val="22"/>
          <w:szCs w:val="22"/>
        </w:rPr>
        <w:t xml:space="preserve">The </w:t>
      </w:r>
      <w:r w:rsidR="28C46978" w:rsidRPr="6697D202">
        <w:rPr>
          <w:rFonts w:ascii="Arial" w:eastAsia="Arial" w:hAnsi="Arial" w:cs="Arial"/>
          <w:sz w:val="22"/>
          <w:szCs w:val="22"/>
        </w:rPr>
        <w:t xml:space="preserve">Contractor shall not order major equipment such as mast arm assemblies prior to Engineer approval of the Contractor marked proposed traffic signal equipment locations to assure proper placement of </w:t>
      </w:r>
      <w:r w:rsidR="00FF6103">
        <w:rPr>
          <w:rFonts w:ascii="Arial" w:eastAsia="Arial" w:hAnsi="Arial" w:cs="Arial"/>
          <w:sz w:val="22"/>
          <w:szCs w:val="22"/>
        </w:rPr>
        <w:t>C</w:t>
      </w:r>
      <w:r w:rsidR="28C46978" w:rsidRPr="6697D202">
        <w:rPr>
          <w:rFonts w:ascii="Arial" w:eastAsia="Arial" w:hAnsi="Arial" w:cs="Arial"/>
          <w:sz w:val="22"/>
          <w:szCs w:val="22"/>
        </w:rPr>
        <w:t>ontract required traffic signal displays, push buttons and other facilities.  Field adjustments may require changes in proposed mast arm length and other coordination.</w:t>
      </w:r>
    </w:p>
    <w:p w14:paraId="55F5DFB2" w14:textId="0FB7D7FF" w:rsidR="00810602" w:rsidRPr="00512229" w:rsidRDefault="00810602" w:rsidP="6697D202">
      <w:pPr>
        <w:tabs>
          <w:tab w:val="left" w:pos="5490"/>
        </w:tabs>
        <w:rPr>
          <w:rFonts w:eastAsia="Arial" w:cs="Arial"/>
          <w:szCs w:val="22"/>
        </w:rPr>
      </w:pPr>
    </w:p>
    <w:p w14:paraId="0F92A567" w14:textId="7D928575" w:rsidR="00810602" w:rsidRPr="00512229" w:rsidRDefault="6D2B29C7">
      <w:pPr>
        <w:pStyle w:val="ListParagraph"/>
        <w:numPr>
          <w:ilvl w:val="0"/>
          <w:numId w:val="5"/>
        </w:numPr>
        <w:tabs>
          <w:tab w:val="left" w:pos="5490"/>
        </w:tabs>
        <w:rPr>
          <w:rFonts w:ascii="Arial" w:eastAsia="Arial" w:hAnsi="Arial" w:cs="Arial"/>
          <w:sz w:val="22"/>
          <w:szCs w:val="22"/>
        </w:rPr>
      </w:pPr>
      <w:r w:rsidRPr="4FE9D702">
        <w:rPr>
          <w:rFonts w:ascii="Arial" w:eastAsia="Arial" w:hAnsi="Arial" w:cs="Arial"/>
          <w:sz w:val="22"/>
          <w:szCs w:val="22"/>
        </w:rPr>
        <w:t xml:space="preserve">Revised </w:t>
      </w:r>
      <w:r w:rsidR="00A511D4" w:rsidRPr="4FE9D702">
        <w:rPr>
          <w:rFonts w:ascii="Arial" w:eastAsia="Arial" w:hAnsi="Arial" w:cs="Arial"/>
          <w:sz w:val="22"/>
          <w:szCs w:val="22"/>
        </w:rPr>
        <w:t>cabinet wiring diagrams</w:t>
      </w:r>
      <w:r w:rsidRPr="4FE9D702">
        <w:rPr>
          <w:rFonts w:ascii="Arial" w:eastAsia="Arial" w:hAnsi="Arial" w:cs="Arial"/>
          <w:sz w:val="22"/>
          <w:szCs w:val="22"/>
        </w:rPr>
        <w:t xml:space="preserve"> shall be submitted whenever a</w:t>
      </w:r>
      <w:r w:rsidR="065B2047" w:rsidRPr="4FE9D702">
        <w:rPr>
          <w:rFonts w:ascii="Arial" w:eastAsia="Arial" w:hAnsi="Arial" w:cs="Arial"/>
          <w:sz w:val="22"/>
          <w:szCs w:val="22"/>
        </w:rPr>
        <w:t xml:space="preserve">ny wiring modifications are made to the </w:t>
      </w:r>
      <w:r w:rsidR="5A69C935" w:rsidRPr="4FE9D702">
        <w:rPr>
          <w:rFonts w:ascii="Arial" w:eastAsia="Arial" w:hAnsi="Arial" w:cs="Arial"/>
          <w:sz w:val="22"/>
          <w:szCs w:val="22"/>
        </w:rPr>
        <w:t>traffic signal cabinet</w:t>
      </w:r>
      <w:r w:rsidR="17DF875B" w:rsidRPr="4FE9D702">
        <w:rPr>
          <w:rFonts w:ascii="Arial" w:eastAsia="Arial" w:hAnsi="Arial" w:cs="Arial"/>
          <w:sz w:val="22"/>
          <w:szCs w:val="22"/>
        </w:rPr>
        <w:t>.</w:t>
      </w:r>
      <w:r w:rsidR="68CE93CF" w:rsidRPr="4FE9D702">
        <w:rPr>
          <w:rFonts w:ascii="Arial" w:eastAsia="Arial" w:hAnsi="Arial" w:cs="Arial"/>
          <w:sz w:val="22"/>
          <w:szCs w:val="22"/>
        </w:rPr>
        <w:t>”</w:t>
      </w:r>
    </w:p>
    <w:p w14:paraId="2E0891CF" w14:textId="0EFF20F5" w:rsidR="6697D202" w:rsidRDefault="6697D202" w:rsidP="6697D202">
      <w:pPr>
        <w:rPr>
          <w:rFonts w:eastAsia="Arial" w:cs="Arial"/>
          <w:szCs w:val="22"/>
        </w:rPr>
      </w:pPr>
    </w:p>
    <w:p w14:paraId="6483C58B" w14:textId="77777777" w:rsidR="00F744D9" w:rsidRPr="00D56762" w:rsidRDefault="28D2841A" w:rsidP="6697D202">
      <w:pPr>
        <w:rPr>
          <w:rFonts w:cs="Arial"/>
        </w:rPr>
      </w:pPr>
      <w:r w:rsidRPr="6697D202">
        <w:rPr>
          <w:rFonts w:cs="Arial"/>
          <w:u w:val="single"/>
        </w:rPr>
        <w:t>Marking Proposed Locations.</w:t>
      </w:r>
    </w:p>
    <w:p w14:paraId="5A3706FE" w14:textId="77777777" w:rsidR="00F744D9" w:rsidRPr="00512229" w:rsidRDefault="0C05A549" w:rsidP="6697D202">
      <w:pPr>
        <w:rPr>
          <w:rFonts w:cs="Arial"/>
        </w:rPr>
      </w:pPr>
      <w:r w:rsidRPr="6697D202">
        <w:rPr>
          <w:rFonts w:cs="Arial"/>
        </w:rPr>
        <w:t>Revise “Marking Proposed Locations for Highway Lighting System” of Article 801.09 to read “Marking Proposed Locations for Highway Lighting System and Traffic Signals.”</w:t>
      </w:r>
    </w:p>
    <w:p w14:paraId="29D6B04F" w14:textId="77777777" w:rsidR="00984818" w:rsidRDefault="6C9FE283" w:rsidP="6697D202">
      <w:pPr>
        <w:rPr>
          <w:rFonts w:cs="Arial"/>
        </w:rPr>
      </w:pPr>
      <w:r w:rsidRPr="6697D202">
        <w:rPr>
          <w:rFonts w:cs="Arial"/>
        </w:rPr>
        <w:t xml:space="preserve"> </w:t>
      </w:r>
    </w:p>
    <w:p w14:paraId="73103422" w14:textId="77777777" w:rsidR="00984818" w:rsidRDefault="6C9FE283" w:rsidP="6697D202">
      <w:pPr>
        <w:rPr>
          <w:rFonts w:cs="Arial"/>
        </w:rPr>
      </w:pPr>
      <w:r w:rsidRPr="6697D202">
        <w:rPr>
          <w:rFonts w:cs="Arial"/>
        </w:rPr>
        <w:t>Add the following to Article 801.09 of the Standard Specifications:</w:t>
      </w:r>
    </w:p>
    <w:p w14:paraId="0D0B940D" w14:textId="77777777" w:rsidR="00984818" w:rsidRDefault="00984818" w:rsidP="6697D202">
      <w:pPr>
        <w:rPr>
          <w:rFonts w:cs="Arial"/>
        </w:rPr>
      </w:pPr>
    </w:p>
    <w:p w14:paraId="45C158DE" w14:textId="07CFC4A7" w:rsidR="00984818" w:rsidRPr="00512229" w:rsidRDefault="27E8B162" w:rsidP="6697D202">
      <w:pPr>
        <w:ind w:left="720"/>
        <w:rPr>
          <w:rFonts w:cs="Arial"/>
        </w:rPr>
      </w:pPr>
      <w:r w:rsidRPr="6697D202">
        <w:rPr>
          <w:rFonts w:cs="Arial"/>
        </w:rPr>
        <w:t>“</w:t>
      </w:r>
      <w:r w:rsidR="704753EA" w:rsidRPr="6697D202">
        <w:rPr>
          <w:rFonts w:cs="Arial"/>
        </w:rPr>
        <w:t xml:space="preserve">It shall be the </w:t>
      </w:r>
      <w:r w:rsidR="00C64BE3">
        <w:rPr>
          <w:rFonts w:cs="Arial"/>
        </w:rPr>
        <w:t>C</w:t>
      </w:r>
      <w:r w:rsidR="704753EA" w:rsidRPr="6697D202">
        <w:rPr>
          <w:rFonts w:cs="Arial"/>
        </w:rPr>
        <w:t>ontractor's responsibility to verify all dimensions and conditions existing in the field prior to ordering materials and beginning construction.</w:t>
      </w:r>
      <w:r w:rsidR="5588D465" w:rsidRPr="6697D202">
        <w:rPr>
          <w:rFonts w:cs="Arial"/>
        </w:rPr>
        <w:t xml:space="preserve">  </w:t>
      </w:r>
      <w:r w:rsidR="704753EA" w:rsidRPr="6697D202">
        <w:rPr>
          <w:rFonts w:cs="Arial"/>
        </w:rPr>
        <w:t>This shall include locating the mast arm foundations and verifying the mast arms lengths.</w:t>
      </w:r>
      <w:r w:rsidR="04DBD9E3" w:rsidRPr="6697D202">
        <w:rPr>
          <w:rFonts w:cs="Arial"/>
        </w:rPr>
        <w:t>”</w:t>
      </w:r>
    </w:p>
    <w:p w14:paraId="3EC1001A" w14:textId="444D68F3" w:rsidR="6697D202" w:rsidRDefault="6697D202" w:rsidP="6697D202">
      <w:pPr>
        <w:rPr>
          <w:rFonts w:cs="Arial"/>
        </w:rPr>
      </w:pPr>
    </w:p>
    <w:p w14:paraId="676047C3" w14:textId="77777777" w:rsidR="005B53E6" w:rsidRPr="00C36556" w:rsidRDefault="28D2841A" w:rsidP="6697D202">
      <w:pPr>
        <w:rPr>
          <w:rFonts w:cs="Arial"/>
        </w:rPr>
      </w:pPr>
      <w:r w:rsidRPr="6697D202">
        <w:rPr>
          <w:rFonts w:cs="Arial"/>
          <w:u w:val="single"/>
        </w:rPr>
        <w:t>Inspection of Electrical Systems</w:t>
      </w:r>
      <w:r w:rsidRPr="6697D202">
        <w:rPr>
          <w:rFonts w:cs="Arial"/>
        </w:rPr>
        <w:t>.</w:t>
      </w:r>
    </w:p>
    <w:p w14:paraId="4EE82C7A" w14:textId="77777777" w:rsidR="005B53E6" w:rsidRPr="00512229" w:rsidRDefault="0B24DB0E" w:rsidP="6697D202">
      <w:pPr>
        <w:rPr>
          <w:rFonts w:cs="Arial"/>
        </w:rPr>
      </w:pPr>
      <w:r w:rsidRPr="6697D202">
        <w:rPr>
          <w:rFonts w:cs="Arial"/>
        </w:rPr>
        <w:t>Add the following to Article 801.10 of the Standard Specifications:</w:t>
      </w:r>
    </w:p>
    <w:p w14:paraId="60061E4C" w14:textId="77777777" w:rsidR="005B53E6" w:rsidRPr="00512229" w:rsidRDefault="005B53E6" w:rsidP="6697D202">
      <w:pPr>
        <w:pStyle w:val="DefaultText"/>
        <w:rPr>
          <w:rFonts w:eastAsia="Arial" w:cs="Arial"/>
          <w:sz w:val="22"/>
          <w:szCs w:val="22"/>
        </w:rPr>
      </w:pPr>
    </w:p>
    <w:p w14:paraId="39CF69C7" w14:textId="17916272" w:rsidR="005B53E6" w:rsidRPr="00512229" w:rsidRDefault="223F5D99" w:rsidP="6697D202">
      <w:pPr>
        <w:pStyle w:val="DefaultText"/>
        <w:numPr>
          <w:ilvl w:val="0"/>
          <w:numId w:val="4"/>
        </w:numPr>
        <w:rPr>
          <w:rFonts w:eastAsia="Arial" w:cs="Arial"/>
          <w:sz w:val="22"/>
          <w:szCs w:val="22"/>
        </w:rPr>
      </w:pPr>
      <w:r w:rsidRPr="6697D202">
        <w:rPr>
          <w:rFonts w:eastAsia="Arial" w:cs="Arial"/>
          <w:sz w:val="22"/>
          <w:szCs w:val="22"/>
        </w:rPr>
        <w:lastRenderedPageBreak/>
        <w:t>All cabinets</w:t>
      </w:r>
      <w:r w:rsidR="202496F9" w:rsidRPr="6697D202">
        <w:rPr>
          <w:rFonts w:eastAsia="Arial" w:cs="Arial"/>
          <w:sz w:val="22"/>
          <w:szCs w:val="22"/>
        </w:rPr>
        <w:t xml:space="preserve">, </w:t>
      </w:r>
      <w:r w:rsidRPr="6697D202">
        <w:rPr>
          <w:rFonts w:eastAsia="Arial" w:cs="Arial"/>
          <w:sz w:val="22"/>
          <w:szCs w:val="22"/>
        </w:rPr>
        <w:t>including temporary traffic signal cabinets</w:t>
      </w:r>
      <w:r w:rsidR="0449712C" w:rsidRPr="6697D202">
        <w:rPr>
          <w:rFonts w:eastAsia="Arial" w:cs="Arial"/>
          <w:sz w:val="22"/>
          <w:szCs w:val="22"/>
        </w:rPr>
        <w:t>,</w:t>
      </w:r>
      <w:r w:rsidRPr="6697D202">
        <w:rPr>
          <w:rFonts w:eastAsia="Arial" w:cs="Arial"/>
          <w:sz w:val="22"/>
          <w:szCs w:val="22"/>
        </w:rPr>
        <w:t xml:space="preserve"> shall be assembled by an approved </w:t>
      </w:r>
      <w:r w:rsidR="00C64BE3">
        <w:rPr>
          <w:rFonts w:eastAsia="Arial" w:cs="Arial"/>
          <w:sz w:val="22"/>
          <w:szCs w:val="22"/>
        </w:rPr>
        <w:t>V</w:t>
      </w:r>
      <w:r w:rsidR="712AFF17" w:rsidRPr="6697D202">
        <w:rPr>
          <w:rFonts w:eastAsia="Arial" w:cs="Arial"/>
          <w:sz w:val="22"/>
          <w:szCs w:val="22"/>
        </w:rPr>
        <w:t>endor</w:t>
      </w:r>
      <w:r w:rsidRPr="6697D202">
        <w:rPr>
          <w:rFonts w:eastAsia="Arial" w:cs="Arial"/>
          <w:sz w:val="22"/>
          <w:szCs w:val="22"/>
        </w:rPr>
        <w:t xml:space="preserve"> in District One.  The Department reserves the right to request any controller and cabinet to be tested at the </w:t>
      </w:r>
      <w:r w:rsidR="41C4244D" w:rsidRPr="6697D202">
        <w:rPr>
          <w:rFonts w:eastAsia="Arial" w:cs="Arial"/>
          <w:sz w:val="22"/>
          <w:szCs w:val="22"/>
        </w:rPr>
        <w:t>V</w:t>
      </w:r>
      <w:r w:rsidR="1E550337" w:rsidRPr="6697D202">
        <w:rPr>
          <w:rFonts w:eastAsia="Arial" w:cs="Arial"/>
          <w:sz w:val="22"/>
          <w:szCs w:val="22"/>
        </w:rPr>
        <w:t>endor’</w:t>
      </w:r>
      <w:r w:rsidR="501411A0" w:rsidRPr="6697D202">
        <w:rPr>
          <w:rFonts w:eastAsia="Arial" w:cs="Arial"/>
          <w:sz w:val="22"/>
          <w:szCs w:val="22"/>
        </w:rPr>
        <w:t>s facility</w:t>
      </w:r>
      <w:r w:rsidRPr="6697D202">
        <w:rPr>
          <w:rFonts w:eastAsia="Arial" w:cs="Arial"/>
          <w:sz w:val="22"/>
          <w:szCs w:val="22"/>
        </w:rPr>
        <w:t xml:space="preserve"> prior to field installation</w:t>
      </w:r>
      <w:r w:rsidR="37C21BD5" w:rsidRPr="6697D202">
        <w:rPr>
          <w:rFonts w:eastAsia="Arial" w:cs="Arial"/>
          <w:sz w:val="22"/>
          <w:szCs w:val="22"/>
        </w:rPr>
        <w:t xml:space="preserve"> </w:t>
      </w:r>
      <w:r w:rsidRPr="6697D202">
        <w:rPr>
          <w:rFonts w:eastAsia="Arial" w:cs="Arial"/>
          <w:sz w:val="22"/>
          <w:szCs w:val="22"/>
        </w:rPr>
        <w:t>at no extra cost to th</w:t>
      </w:r>
      <w:r w:rsidR="3EB7833C" w:rsidRPr="6697D202">
        <w:rPr>
          <w:rFonts w:eastAsia="Arial" w:cs="Arial"/>
          <w:sz w:val="22"/>
          <w:szCs w:val="22"/>
        </w:rPr>
        <w:t>e</w:t>
      </w:r>
      <w:r w:rsidRPr="6697D202">
        <w:rPr>
          <w:rFonts w:eastAsia="Arial" w:cs="Arial"/>
          <w:sz w:val="22"/>
          <w:szCs w:val="22"/>
        </w:rPr>
        <w:t xml:space="preserve"> </w:t>
      </w:r>
      <w:r w:rsidR="05DA9A8D" w:rsidRPr="6697D202">
        <w:rPr>
          <w:rFonts w:eastAsia="Arial" w:cs="Arial"/>
          <w:sz w:val="22"/>
          <w:szCs w:val="22"/>
        </w:rPr>
        <w:t>C</w:t>
      </w:r>
      <w:r w:rsidRPr="6697D202">
        <w:rPr>
          <w:rFonts w:eastAsia="Arial" w:cs="Arial"/>
          <w:sz w:val="22"/>
          <w:szCs w:val="22"/>
        </w:rPr>
        <w:t>ontract.</w:t>
      </w:r>
    </w:p>
    <w:p w14:paraId="1F821B4F" w14:textId="799A44D6" w:rsidR="6697D202" w:rsidRDefault="6697D202" w:rsidP="6697D202">
      <w:pPr>
        <w:rPr>
          <w:rFonts w:cs="Arial"/>
          <w:szCs w:val="22"/>
          <w:u w:val="single"/>
        </w:rPr>
      </w:pPr>
    </w:p>
    <w:p w14:paraId="4A901E85" w14:textId="6866AC93" w:rsidR="00810602" w:rsidRPr="00C36556" w:rsidRDefault="53C8F328" w:rsidP="6697D202">
      <w:pPr>
        <w:rPr>
          <w:rFonts w:cs="Arial"/>
        </w:rPr>
      </w:pPr>
      <w:r w:rsidRPr="6697D202">
        <w:rPr>
          <w:rFonts w:cs="Arial"/>
          <w:u w:val="single"/>
        </w:rPr>
        <w:t>Maintenance and Responsibility</w:t>
      </w:r>
      <w:r w:rsidR="0C6ED766" w:rsidRPr="6697D202">
        <w:rPr>
          <w:rFonts w:cs="Arial"/>
          <w:u w:val="single"/>
        </w:rPr>
        <w:t xml:space="preserve"> of Traffic Signal and Flashing Beacon Installations</w:t>
      </w:r>
      <w:r w:rsidR="7007E7A8" w:rsidRPr="6697D202">
        <w:rPr>
          <w:rFonts w:cs="Arial"/>
          <w:u w:val="single"/>
        </w:rPr>
        <w:t>.</w:t>
      </w:r>
    </w:p>
    <w:p w14:paraId="5693B67C" w14:textId="25675121" w:rsidR="0993049E" w:rsidRDefault="66CCBF0A" w:rsidP="35EF07D8">
      <w:pPr>
        <w:rPr>
          <w:rFonts w:eastAsia="Arial" w:cs="Arial"/>
          <w:szCs w:val="22"/>
        </w:rPr>
      </w:pPr>
      <w:r w:rsidRPr="35EF07D8">
        <w:rPr>
          <w:rFonts w:eastAsia="Arial" w:cs="Arial"/>
          <w:szCs w:val="22"/>
        </w:rPr>
        <w:t xml:space="preserve">Replace </w:t>
      </w:r>
      <w:r w:rsidR="70E15E74" w:rsidRPr="35EF07D8">
        <w:rPr>
          <w:rFonts w:eastAsia="Arial" w:cs="Arial"/>
          <w:szCs w:val="22"/>
        </w:rPr>
        <w:t xml:space="preserve">Article </w:t>
      </w:r>
      <w:r w:rsidRPr="35EF07D8">
        <w:rPr>
          <w:rFonts w:eastAsia="Arial" w:cs="Arial"/>
          <w:szCs w:val="22"/>
        </w:rPr>
        <w:t>801.11(b) of the Standard Specifications to read:</w:t>
      </w:r>
    </w:p>
    <w:p w14:paraId="46AB6C5B" w14:textId="1553CE10" w:rsidR="1CD731B4" w:rsidRDefault="1CD731B4" w:rsidP="6697D202">
      <w:pPr>
        <w:rPr>
          <w:rFonts w:eastAsia="Arial" w:cs="Arial"/>
          <w:szCs w:val="22"/>
        </w:rPr>
      </w:pPr>
    </w:p>
    <w:p w14:paraId="1CCE567B" w14:textId="37096FFC" w:rsidR="0993049E" w:rsidRDefault="6204A2F1" w:rsidP="6697D202">
      <w:pPr>
        <w:pStyle w:val="ListParagraph"/>
        <w:numPr>
          <w:ilvl w:val="0"/>
          <w:numId w:val="3"/>
        </w:numPr>
        <w:rPr>
          <w:rFonts w:ascii="Arial" w:eastAsia="Arial" w:hAnsi="Arial" w:cs="Arial"/>
          <w:sz w:val="22"/>
          <w:szCs w:val="22"/>
        </w:rPr>
      </w:pPr>
      <w:r w:rsidRPr="6697D202">
        <w:rPr>
          <w:rFonts w:ascii="Arial" w:eastAsia="Arial" w:hAnsi="Arial" w:cs="Arial"/>
          <w:sz w:val="22"/>
          <w:szCs w:val="22"/>
        </w:rPr>
        <w:t>Traffic Signals</w:t>
      </w:r>
      <w:r w:rsidR="21A592F1" w:rsidRPr="6697D202">
        <w:rPr>
          <w:rFonts w:ascii="Arial" w:eastAsia="Arial" w:hAnsi="Arial" w:cs="Arial"/>
          <w:sz w:val="22"/>
          <w:szCs w:val="22"/>
        </w:rPr>
        <w:t xml:space="preserve"> and Flashing Beacons.  </w:t>
      </w:r>
      <w:r w:rsidR="53F24131" w:rsidRPr="6697D202">
        <w:rPr>
          <w:rFonts w:ascii="Arial" w:eastAsia="Arial" w:hAnsi="Arial" w:cs="Arial"/>
          <w:sz w:val="22"/>
          <w:szCs w:val="22"/>
        </w:rPr>
        <w:t>The Contractor shall be responsible for maintaining the traffic signal</w:t>
      </w:r>
      <w:r w:rsidR="43B44298" w:rsidRPr="6697D202">
        <w:rPr>
          <w:rFonts w:ascii="Arial" w:eastAsia="Arial" w:hAnsi="Arial" w:cs="Arial"/>
          <w:sz w:val="22"/>
          <w:szCs w:val="22"/>
        </w:rPr>
        <w:t xml:space="preserve">/flashing beacon </w:t>
      </w:r>
      <w:r w:rsidR="53F24131" w:rsidRPr="6697D202">
        <w:rPr>
          <w:rFonts w:ascii="Arial" w:eastAsia="Arial" w:hAnsi="Arial" w:cs="Arial"/>
          <w:sz w:val="22"/>
          <w:szCs w:val="22"/>
        </w:rPr>
        <w:t>installation in proper operating condition.</w:t>
      </w:r>
    </w:p>
    <w:p w14:paraId="42F9C63D" w14:textId="3ECA7742" w:rsidR="0993049E" w:rsidRDefault="0993049E" w:rsidP="6697D202">
      <w:pPr>
        <w:rPr>
          <w:rFonts w:eastAsia="Arial" w:cs="Arial"/>
          <w:szCs w:val="22"/>
        </w:rPr>
      </w:pPr>
    </w:p>
    <w:p w14:paraId="1EA5609F" w14:textId="7F3F7038" w:rsidR="0993049E" w:rsidRDefault="66CCBF0A" w:rsidP="6697D202">
      <w:pPr>
        <w:pStyle w:val="ListParagraph"/>
        <w:numPr>
          <w:ilvl w:val="0"/>
          <w:numId w:val="2"/>
        </w:numPr>
        <w:rPr>
          <w:rFonts w:ascii="Arial" w:eastAsia="Arial" w:hAnsi="Arial" w:cs="Arial"/>
          <w:sz w:val="22"/>
          <w:szCs w:val="22"/>
        </w:rPr>
      </w:pPr>
      <w:r w:rsidRPr="6697D202">
        <w:rPr>
          <w:rFonts w:ascii="Arial" w:eastAsia="Arial" w:hAnsi="Arial" w:cs="Arial"/>
          <w:sz w:val="22"/>
          <w:szCs w:val="22"/>
        </w:rPr>
        <w:t>General.</w:t>
      </w:r>
    </w:p>
    <w:p w14:paraId="2E3AC10D" w14:textId="1E820948" w:rsidR="0993049E" w:rsidRDefault="0993049E" w:rsidP="6697D202">
      <w:pPr>
        <w:rPr>
          <w:rFonts w:eastAsia="Arial" w:cs="Arial"/>
          <w:szCs w:val="22"/>
        </w:rPr>
      </w:pPr>
    </w:p>
    <w:p w14:paraId="6491443D" w14:textId="0551A0A3" w:rsidR="0993049E" w:rsidRDefault="66CCBF0A" w:rsidP="6697D202">
      <w:pPr>
        <w:pStyle w:val="ListParagraph"/>
        <w:numPr>
          <w:ilvl w:val="1"/>
          <w:numId w:val="2"/>
        </w:numPr>
        <w:rPr>
          <w:rFonts w:ascii="Arial" w:eastAsia="Arial" w:hAnsi="Arial" w:cs="Arial"/>
          <w:sz w:val="22"/>
          <w:szCs w:val="22"/>
        </w:rPr>
      </w:pPr>
      <w:r w:rsidRPr="6697D202">
        <w:rPr>
          <w:rFonts w:ascii="Arial" w:eastAsia="Arial" w:hAnsi="Arial" w:cs="Arial"/>
          <w:sz w:val="22"/>
          <w:szCs w:val="22"/>
        </w:rPr>
        <w:t>The Contractor must notify the Area Traffic Signal Maintenance and Operations Engineer of their intent to begin any physical construction work on the Contract or any portion thereof.</w:t>
      </w:r>
      <w:r w:rsidR="2EC4C16F" w:rsidRPr="6697D202">
        <w:rPr>
          <w:rFonts w:ascii="Arial" w:eastAsia="Arial" w:hAnsi="Arial" w:cs="Arial"/>
          <w:sz w:val="22"/>
          <w:szCs w:val="22"/>
        </w:rPr>
        <w:t xml:space="preserve">  </w:t>
      </w:r>
      <w:r w:rsidRPr="6697D202">
        <w:rPr>
          <w:rFonts w:ascii="Arial" w:eastAsia="Arial" w:hAnsi="Arial" w:cs="Arial"/>
          <w:sz w:val="22"/>
          <w:szCs w:val="22"/>
        </w:rPr>
        <w:t>This notification must be made a minimum of seven (7) working days prior to the start of construction to allow sufficient time for inspection of the existing traffic signal installation(s) and transfer of maintenance to the Contractor.  The Department will attempt to fulfill the Contractor’s inspection date request(s); however, workload and other conditions may prevent the Department from accommodating specific dates or times.</w:t>
      </w:r>
      <w:r w:rsidR="2B50FA70" w:rsidRPr="6697D202">
        <w:rPr>
          <w:rFonts w:ascii="Arial" w:eastAsia="Arial" w:hAnsi="Arial" w:cs="Arial"/>
          <w:sz w:val="22"/>
          <w:szCs w:val="22"/>
        </w:rPr>
        <w:t xml:space="preserve">  </w:t>
      </w:r>
      <w:r w:rsidRPr="6697D202">
        <w:rPr>
          <w:rFonts w:ascii="Arial" w:eastAsia="Arial" w:hAnsi="Arial" w:cs="Arial"/>
          <w:sz w:val="22"/>
          <w:szCs w:val="22"/>
        </w:rPr>
        <w:t>The Contractor shall not be entitled to any other compensation if the requested inspection date(s) cannot be scheduled by the Department.</w:t>
      </w:r>
    </w:p>
    <w:p w14:paraId="1A52570F" w14:textId="08631590" w:rsidR="0993049E" w:rsidRDefault="0993049E" w:rsidP="6697D202">
      <w:pPr>
        <w:rPr>
          <w:szCs w:val="22"/>
        </w:rPr>
      </w:pPr>
    </w:p>
    <w:p w14:paraId="493DDCDB" w14:textId="7E2014E3" w:rsidR="0993049E" w:rsidRDefault="66CCBF0A" w:rsidP="6697D202">
      <w:pPr>
        <w:pStyle w:val="ListParagraph"/>
        <w:numPr>
          <w:ilvl w:val="1"/>
          <w:numId w:val="2"/>
        </w:numPr>
        <w:rPr>
          <w:rFonts w:ascii="Arial" w:hAnsi="Arial"/>
          <w:sz w:val="22"/>
          <w:szCs w:val="22"/>
        </w:rPr>
      </w:pPr>
      <w:r w:rsidRPr="6697D202">
        <w:rPr>
          <w:rFonts w:ascii="Arial" w:eastAsia="Arial" w:hAnsi="Arial" w:cs="Arial"/>
          <w:sz w:val="22"/>
          <w:szCs w:val="22"/>
        </w:rPr>
        <w:t>Full maintenance responsibility shall start upon the successful completion of a maintenance transfer inspection, or as directed by the Engineer.</w:t>
      </w:r>
      <w:r w:rsidR="4610D8F9" w:rsidRPr="6697D202">
        <w:rPr>
          <w:rFonts w:ascii="Arial" w:eastAsia="Arial" w:hAnsi="Arial" w:cs="Arial"/>
          <w:sz w:val="22"/>
          <w:szCs w:val="22"/>
        </w:rPr>
        <w:t xml:space="preserve">  </w:t>
      </w:r>
      <w:r w:rsidRPr="6697D202">
        <w:rPr>
          <w:rFonts w:ascii="Arial" w:eastAsia="Arial" w:hAnsi="Arial" w:cs="Arial"/>
          <w:sz w:val="22"/>
          <w:szCs w:val="22"/>
        </w:rPr>
        <w:t>If the Contractor begins any physical work on the Contract or any portion thereof</w:t>
      </w:r>
      <w:r w:rsidR="4F8CC2D7" w:rsidRPr="6697D202">
        <w:rPr>
          <w:rFonts w:ascii="Arial" w:eastAsia="Arial" w:hAnsi="Arial" w:cs="Arial"/>
          <w:sz w:val="22"/>
          <w:szCs w:val="22"/>
        </w:rPr>
        <w:t xml:space="preserve"> </w:t>
      </w:r>
      <w:r w:rsidRPr="6697D202">
        <w:rPr>
          <w:rFonts w:ascii="Arial" w:eastAsia="Arial" w:hAnsi="Arial" w:cs="Arial"/>
          <w:sz w:val="22"/>
          <w:szCs w:val="22"/>
        </w:rPr>
        <w:t>prior to a traffic signal inspection, maintenance of the traffic signal installation(s) will be transferred to the Contractor without an inspection.</w:t>
      </w:r>
      <w:r w:rsidR="23BB2BBC" w:rsidRPr="6697D202">
        <w:rPr>
          <w:rFonts w:ascii="Arial" w:eastAsia="Arial" w:hAnsi="Arial" w:cs="Arial"/>
          <w:sz w:val="22"/>
          <w:szCs w:val="22"/>
        </w:rPr>
        <w:t xml:space="preserve">  </w:t>
      </w:r>
      <w:r w:rsidRPr="6697D202">
        <w:rPr>
          <w:rFonts w:ascii="Arial" w:eastAsia="Arial" w:hAnsi="Arial" w:cs="Arial"/>
          <w:sz w:val="22"/>
          <w:szCs w:val="22"/>
        </w:rPr>
        <w:t>The Contractor will become responsible for repairing or replacing all equipment that is not operating properly or is damaged at the time of transfer at no cost to the owner of the traffic signal equipment.</w:t>
      </w:r>
      <w:r w:rsidR="139A839E" w:rsidRPr="6697D202">
        <w:rPr>
          <w:rFonts w:ascii="Arial" w:eastAsia="Arial" w:hAnsi="Arial" w:cs="Arial"/>
          <w:sz w:val="22"/>
          <w:szCs w:val="22"/>
        </w:rPr>
        <w:t xml:space="preserve">  </w:t>
      </w:r>
      <w:r w:rsidRPr="6697D202">
        <w:rPr>
          <w:rFonts w:ascii="Arial" w:eastAsia="Arial" w:hAnsi="Arial" w:cs="Arial"/>
          <w:sz w:val="22"/>
          <w:szCs w:val="22"/>
        </w:rPr>
        <w:t>Final repairs or replacement of damaged equipment must meet the approval of the Engineer prior to or at the time of final inspection</w:t>
      </w:r>
      <w:r w:rsidR="526A39DE" w:rsidRPr="6697D202">
        <w:rPr>
          <w:rFonts w:ascii="Arial" w:eastAsia="Arial" w:hAnsi="Arial" w:cs="Arial"/>
          <w:sz w:val="22"/>
          <w:szCs w:val="22"/>
        </w:rPr>
        <w:t>,</w:t>
      </w:r>
      <w:r w:rsidRPr="6697D202">
        <w:rPr>
          <w:rFonts w:ascii="Arial" w:eastAsia="Arial" w:hAnsi="Arial" w:cs="Arial"/>
          <w:sz w:val="22"/>
          <w:szCs w:val="22"/>
        </w:rPr>
        <w:t xml:space="preserve"> otherwise the traffic signal installation will not be accepted.</w:t>
      </w:r>
    </w:p>
    <w:p w14:paraId="2D1436CE" w14:textId="7430AF45" w:rsidR="0993049E" w:rsidRDefault="0993049E" w:rsidP="6697D202">
      <w:pPr>
        <w:rPr>
          <w:szCs w:val="22"/>
        </w:rPr>
      </w:pPr>
    </w:p>
    <w:p w14:paraId="6D12B09A" w14:textId="5A1CE306" w:rsidR="0993049E" w:rsidRPr="00C64BE3" w:rsidRDefault="66CCBF0A" w:rsidP="6697D202">
      <w:pPr>
        <w:pStyle w:val="ListParagraph"/>
        <w:numPr>
          <w:ilvl w:val="1"/>
          <w:numId w:val="2"/>
        </w:numPr>
        <w:rPr>
          <w:rFonts w:ascii="Arial" w:hAnsi="Arial" w:cs="Arial"/>
          <w:sz w:val="22"/>
          <w:szCs w:val="22"/>
        </w:rPr>
      </w:pPr>
      <w:r w:rsidRPr="6697D202">
        <w:rPr>
          <w:rFonts w:ascii="Arial" w:eastAsia="Arial" w:hAnsi="Arial" w:cs="Arial"/>
          <w:sz w:val="22"/>
          <w:szCs w:val="22"/>
        </w:rPr>
        <w:t>All traffic signals within the limits of th</w:t>
      </w:r>
      <w:r w:rsidR="4811E98C" w:rsidRPr="6697D202">
        <w:rPr>
          <w:rFonts w:ascii="Arial" w:eastAsia="Arial" w:hAnsi="Arial" w:cs="Arial"/>
          <w:sz w:val="22"/>
          <w:szCs w:val="22"/>
        </w:rPr>
        <w:t>e</w:t>
      </w:r>
      <w:r w:rsidRPr="6697D202">
        <w:rPr>
          <w:rFonts w:ascii="Arial" w:eastAsia="Arial" w:hAnsi="Arial" w:cs="Arial"/>
          <w:sz w:val="22"/>
          <w:szCs w:val="22"/>
        </w:rPr>
        <w:t xml:space="preserve"> </w:t>
      </w:r>
      <w:r w:rsidR="00FF6103">
        <w:rPr>
          <w:rFonts w:ascii="Arial" w:eastAsia="Arial" w:hAnsi="Arial" w:cs="Arial"/>
          <w:sz w:val="22"/>
          <w:szCs w:val="22"/>
        </w:rPr>
        <w:t>C</w:t>
      </w:r>
      <w:r w:rsidRPr="6697D202">
        <w:rPr>
          <w:rFonts w:ascii="Arial" w:eastAsia="Arial" w:hAnsi="Arial" w:cs="Arial"/>
          <w:sz w:val="22"/>
          <w:szCs w:val="22"/>
        </w:rPr>
        <w:t xml:space="preserve">ontract or those which have the item "MAINTENANCE OF EXISTING TRAFFIC SIGNAL INSTALLATION,” “TEMPORARY TRAFFIC SIGNAL INSTALLATION”, “TEMPORARY BRIDGE TRAFFIC SIGNAL INSTALLATION”, “TEMPORARY PORTABLE BRIDGE TRAFFIC SIGNAL </w:t>
      </w:r>
      <w:r w:rsidRPr="00C64BE3">
        <w:rPr>
          <w:rFonts w:ascii="Arial" w:eastAsia="Arial" w:hAnsi="Arial" w:cs="Arial"/>
          <w:sz w:val="22"/>
          <w:szCs w:val="22"/>
        </w:rPr>
        <w:t>INSTALLATION”, and/or “MAINTENANCE OF EXISTING FLASHING BEACON INSTALLATION” shall become the full responsibility of the Contractor</w:t>
      </w:r>
      <w:r w:rsidR="6AF8AACC" w:rsidRPr="00C64BE3">
        <w:rPr>
          <w:rFonts w:ascii="Arial" w:eastAsia="Arial" w:hAnsi="Arial" w:cs="Arial"/>
          <w:sz w:val="22"/>
          <w:szCs w:val="22"/>
        </w:rPr>
        <w:t xml:space="preserve">.  </w:t>
      </w:r>
      <w:r w:rsidRPr="00C64BE3">
        <w:rPr>
          <w:rFonts w:ascii="Arial" w:eastAsia="Arial" w:hAnsi="Arial" w:cs="Arial"/>
          <w:sz w:val="22"/>
          <w:szCs w:val="22"/>
        </w:rPr>
        <w:t>Maintenance responsibility shall end upon issuance of final acceptance by the Engineer.</w:t>
      </w:r>
    </w:p>
    <w:p w14:paraId="4B31C4A0" w14:textId="5964665E" w:rsidR="0993049E" w:rsidRPr="00C64BE3" w:rsidRDefault="0993049E" w:rsidP="6697D202">
      <w:pPr>
        <w:rPr>
          <w:rFonts w:cs="Arial"/>
          <w:szCs w:val="22"/>
        </w:rPr>
      </w:pPr>
    </w:p>
    <w:p w14:paraId="6E784FAD" w14:textId="3E21667F" w:rsidR="0993049E" w:rsidRPr="00C64BE3" w:rsidRDefault="66CCBF0A" w:rsidP="6697D202">
      <w:pPr>
        <w:pStyle w:val="ListParagraph"/>
        <w:numPr>
          <w:ilvl w:val="1"/>
          <w:numId w:val="2"/>
        </w:numPr>
        <w:rPr>
          <w:rFonts w:ascii="Arial" w:hAnsi="Arial" w:cs="Arial"/>
          <w:sz w:val="22"/>
          <w:szCs w:val="22"/>
        </w:rPr>
      </w:pPr>
      <w:r w:rsidRPr="00C64BE3">
        <w:rPr>
          <w:rFonts w:ascii="Arial" w:eastAsia="Arial" w:hAnsi="Arial" w:cs="Arial"/>
          <w:sz w:val="22"/>
          <w:szCs w:val="22"/>
        </w:rPr>
        <w:lastRenderedPageBreak/>
        <w:t>The Contractor shall have electricians with IMSA</w:t>
      </w:r>
      <w:r w:rsidR="392E7C69" w:rsidRPr="00C64BE3">
        <w:rPr>
          <w:rFonts w:ascii="Arial" w:eastAsia="Arial" w:hAnsi="Arial" w:cs="Arial"/>
          <w:sz w:val="22"/>
          <w:szCs w:val="22"/>
        </w:rPr>
        <w:t>/IPSI</w:t>
      </w:r>
      <w:r w:rsidRPr="00C64BE3">
        <w:rPr>
          <w:rFonts w:ascii="Arial" w:eastAsia="Arial" w:hAnsi="Arial" w:cs="Arial"/>
          <w:sz w:val="22"/>
          <w:szCs w:val="22"/>
        </w:rPr>
        <w:t xml:space="preserve"> </w:t>
      </w:r>
      <w:r w:rsidR="00C64BE3" w:rsidRPr="00C64BE3">
        <w:rPr>
          <w:rFonts w:ascii="Arial" w:hAnsi="Arial" w:cs="Arial"/>
          <w:sz w:val="22"/>
          <w:szCs w:val="22"/>
        </w:rPr>
        <w:t xml:space="preserve">Traffic Signal Technician </w:t>
      </w:r>
      <w:r w:rsidRPr="00C64BE3">
        <w:rPr>
          <w:rFonts w:ascii="Arial" w:eastAsia="Arial" w:hAnsi="Arial" w:cs="Arial"/>
          <w:sz w:val="22"/>
          <w:szCs w:val="22"/>
        </w:rPr>
        <w:t>Level II certification on staff to provide signal maintenance.</w:t>
      </w:r>
      <w:r w:rsidR="192476D1" w:rsidRPr="00C64BE3">
        <w:rPr>
          <w:rFonts w:ascii="Arial" w:eastAsia="Arial" w:hAnsi="Arial" w:cs="Arial"/>
          <w:sz w:val="22"/>
          <w:szCs w:val="22"/>
        </w:rPr>
        <w:t xml:space="preserve">  </w:t>
      </w:r>
      <w:r w:rsidRPr="00C64BE3">
        <w:rPr>
          <w:rFonts w:ascii="Arial" w:eastAsia="Arial" w:hAnsi="Arial" w:cs="Arial"/>
          <w:sz w:val="22"/>
          <w:szCs w:val="22"/>
        </w:rPr>
        <w:t>A copy of the certification shall be immediately available upon request by the Engineer.</w:t>
      </w:r>
    </w:p>
    <w:p w14:paraId="59985360" w14:textId="7D2BF947" w:rsidR="0993049E" w:rsidRDefault="0993049E" w:rsidP="6697D202">
      <w:pPr>
        <w:rPr>
          <w:szCs w:val="22"/>
        </w:rPr>
      </w:pPr>
    </w:p>
    <w:p w14:paraId="187CDAF2" w14:textId="62ADA9F1" w:rsidR="0993049E" w:rsidRDefault="66CCBF0A" w:rsidP="6697D202">
      <w:pPr>
        <w:pStyle w:val="ListParagraph"/>
        <w:numPr>
          <w:ilvl w:val="1"/>
          <w:numId w:val="2"/>
        </w:numPr>
        <w:rPr>
          <w:rFonts w:ascii="Arial" w:hAnsi="Arial"/>
          <w:sz w:val="22"/>
          <w:szCs w:val="22"/>
        </w:rPr>
      </w:pPr>
      <w:r w:rsidRPr="6697D202">
        <w:rPr>
          <w:rFonts w:ascii="Arial" w:eastAsia="Arial" w:hAnsi="Arial" w:cs="Arial"/>
          <w:sz w:val="22"/>
          <w:szCs w:val="22"/>
        </w:rPr>
        <w:t xml:space="preserve">This item shall include maintenance of all traffic signal equipment and other connected and related equipment such as flashing beacons, </w:t>
      </w:r>
      <w:r w:rsidR="00A77299">
        <w:rPr>
          <w:rFonts w:ascii="Arial" w:eastAsia="Arial" w:hAnsi="Arial" w:cs="Arial"/>
          <w:sz w:val="22"/>
          <w:szCs w:val="22"/>
        </w:rPr>
        <w:t>e</w:t>
      </w:r>
      <w:r w:rsidRPr="6697D202">
        <w:rPr>
          <w:rFonts w:ascii="Arial" w:eastAsia="Arial" w:hAnsi="Arial" w:cs="Arial"/>
          <w:sz w:val="22"/>
          <w:szCs w:val="22"/>
        </w:rPr>
        <w:t xml:space="preserve">mergency </w:t>
      </w:r>
      <w:r w:rsidR="00A77299">
        <w:rPr>
          <w:rFonts w:ascii="Arial" w:eastAsia="Arial" w:hAnsi="Arial" w:cs="Arial"/>
          <w:sz w:val="22"/>
          <w:szCs w:val="22"/>
        </w:rPr>
        <w:t>v</w:t>
      </w:r>
      <w:r w:rsidRPr="6697D202">
        <w:rPr>
          <w:rFonts w:ascii="Arial" w:eastAsia="Arial" w:hAnsi="Arial" w:cs="Arial"/>
          <w:sz w:val="22"/>
          <w:szCs w:val="22"/>
        </w:rPr>
        <w:t xml:space="preserve">ehicle </w:t>
      </w:r>
      <w:r w:rsidR="00A77299">
        <w:rPr>
          <w:rFonts w:ascii="Arial" w:eastAsia="Arial" w:hAnsi="Arial" w:cs="Arial"/>
          <w:sz w:val="22"/>
          <w:szCs w:val="22"/>
        </w:rPr>
        <w:t>p</w:t>
      </w:r>
      <w:r w:rsidRPr="6697D202">
        <w:rPr>
          <w:rFonts w:ascii="Arial" w:eastAsia="Arial" w:hAnsi="Arial" w:cs="Arial"/>
          <w:sz w:val="22"/>
          <w:szCs w:val="22"/>
        </w:rPr>
        <w:t xml:space="preserve">reemption (EVP) equipment, master controllers, network switches, </w:t>
      </w:r>
      <w:r w:rsidR="00A77299">
        <w:rPr>
          <w:rFonts w:ascii="Arial" w:eastAsia="Arial" w:hAnsi="Arial" w:cs="Arial"/>
          <w:sz w:val="22"/>
          <w:szCs w:val="22"/>
        </w:rPr>
        <w:t>u</w:t>
      </w:r>
      <w:r w:rsidRPr="6697D202">
        <w:rPr>
          <w:rFonts w:ascii="Arial" w:eastAsia="Arial" w:hAnsi="Arial" w:cs="Arial"/>
          <w:sz w:val="22"/>
          <w:szCs w:val="22"/>
        </w:rPr>
        <w:t xml:space="preserve">ninterruptable </w:t>
      </w:r>
      <w:r w:rsidR="00A77299">
        <w:rPr>
          <w:rFonts w:ascii="Arial" w:eastAsia="Arial" w:hAnsi="Arial" w:cs="Arial"/>
          <w:sz w:val="22"/>
          <w:szCs w:val="22"/>
        </w:rPr>
        <w:t>p</w:t>
      </w:r>
      <w:r w:rsidRPr="6697D202">
        <w:rPr>
          <w:rFonts w:ascii="Arial" w:eastAsia="Arial" w:hAnsi="Arial" w:cs="Arial"/>
          <w:sz w:val="22"/>
          <w:szCs w:val="22"/>
        </w:rPr>
        <w:t xml:space="preserve">ower </w:t>
      </w:r>
      <w:r w:rsidR="00A77299">
        <w:rPr>
          <w:rFonts w:ascii="Arial" w:eastAsia="Arial" w:hAnsi="Arial" w:cs="Arial"/>
          <w:sz w:val="22"/>
          <w:szCs w:val="22"/>
        </w:rPr>
        <w:t>s</w:t>
      </w:r>
      <w:r w:rsidRPr="6697D202">
        <w:rPr>
          <w:rFonts w:ascii="Arial" w:eastAsia="Arial" w:hAnsi="Arial" w:cs="Arial"/>
          <w:sz w:val="22"/>
          <w:szCs w:val="22"/>
        </w:rPr>
        <w:t>upply (UPS</w:t>
      </w:r>
      <w:r w:rsidR="1204E4E4" w:rsidRPr="6697D202">
        <w:rPr>
          <w:rFonts w:ascii="Arial" w:eastAsia="Arial" w:hAnsi="Arial" w:cs="Arial"/>
          <w:sz w:val="22"/>
          <w:szCs w:val="22"/>
        </w:rPr>
        <w:t xml:space="preserve">) and </w:t>
      </w:r>
      <w:r w:rsidRPr="6697D202">
        <w:rPr>
          <w:rFonts w:ascii="Arial" w:eastAsia="Arial" w:hAnsi="Arial" w:cs="Arial"/>
          <w:sz w:val="22"/>
          <w:szCs w:val="22"/>
        </w:rPr>
        <w:t>batteries, pan-tilt-zoom (PTZ) cameras, vehicle detection, handholes, lighted signs, telephone service installations, cellular modems, radios, communication cables, and other traffic signal equipment.</w:t>
      </w:r>
      <w:r w:rsidR="32B2724B" w:rsidRPr="6697D202">
        <w:rPr>
          <w:rFonts w:ascii="Arial" w:eastAsia="Arial" w:hAnsi="Arial" w:cs="Arial"/>
          <w:sz w:val="22"/>
          <w:szCs w:val="22"/>
        </w:rPr>
        <w:t xml:space="preserve">  </w:t>
      </w:r>
      <w:r w:rsidRPr="6697D202">
        <w:rPr>
          <w:rFonts w:ascii="Arial" w:eastAsia="Arial" w:hAnsi="Arial" w:cs="Arial"/>
          <w:sz w:val="22"/>
          <w:szCs w:val="22"/>
        </w:rPr>
        <w:t>All conduit and related equipment to adjacent intersections shall be maintained to the far back handhole, or as directed by the Engineer.</w:t>
      </w:r>
      <w:r w:rsidR="77833FB5" w:rsidRPr="6697D202">
        <w:rPr>
          <w:rFonts w:ascii="Arial" w:eastAsia="Arial" w:hAnsi="Arial" w:cs="Arial"/>
          <w:sz w:val="22"/>
          <w:szCs w:val="22"/>
        </w:rPr>
        <w:t xml:space="preserve">  </w:t>
      </w:r>
      <w:r w:rsidRPr="6697D202">
        <w:rPr>
          <w:rFonts w:ascii="Arial" w:eastAsia="Arial" w:hAnsi="Arial" w:cs="Arial"/>
          <w:sz w:val="22"/>
          <w:szCs w:val="22"/>
        </w:rPr>
        <w:t>If adjacent intersections are part of Contract work, then maintenance of all conduit and related equipment shall be included in this item.</w:t>
      </w:r>
    </w:p>
    <w:p w14:paraId="09CFDCAA" w14:textId="421C9117" w:rsidR="0993049E" w:rsidRDefault="0993049E" w:rsidP="6697D202">
      <w:pPr>
        <w:rPr>
          <w:szCs w:val="22"/>
        </w:rPr>
      </w:pPr>
    </w:p>
    <w:p w14:paraId="36A7EF64" w14:textId="3085BCD0" w:rsidR="0993049E" w:rsidRDefault="66CCBF0A" w:rsidP="6697D202">
      <w:pPr>
        <w:pStyle w:val="ListParagraph"/>
        <w:numPr>
          <w:ilvl w:val="1"/>
          <w:numId w:val="2"/>
        </w:numPr>
        <w:rPr>
          <w:rFonts w:ascii="Arial" w:hAnsi="Arial"/>
          <w:sz w:val="22"/>
          <w:szCs w:val="22"/>
        </w:rPr>
      </w:pPr>
      <w:r w:rsidRPr="6697D202">
        <w:rPr>
          <w:rFonts w:ascii="Arial" w:eastAsia="Arial" w:hAnsi="Arial" w:cs="Arial"/>
          <w:sz w:val="22"/>
          <w:szCs w:val="22"/>
        </w:rPr>
        <w:t>Regional transit, County</w:t>
      </w:r>
      <w:r w:rsidR="00A77299">
        <w:rPr>
          <w:rFonts w:ascii="Arial" w:eastAsia="Arial" w:hAnsi="Arial" w:cs="Arial"/>
          <w:sz w:val="22"/>
          <w:szCs w:val="22"/>
        </w:rPr>
        <w:t>,</w:t>
      </w:r>
      <w:r w:rsidRPr="6697D202">
        <w:rPr>
          <w:rFonts w:ascii="Arial" w:eastAsia="Arial" w:hAnsi="Arial" w:cs="Arial"/>
          <w:sz w:val="22"/>
          <w:szCs w:val="22"/>
        </w:rPr>
        <w:t xml:space="preserve"> and other agencies may also have equipment connected to existing traffic signal or peripheral equipment such as</w:t>
      </w:r>
      <w:r w:rsidR="1B21B0E5" w:rsidRPr="6697D202">
        <w:rPr>
          <w:rFonts w:ascii="Arial" w:eastAsia="Arial" w:hAnsi="Arial" w:cs="Arial"/>
          <w:sz w:val="22"/>
          <w:szCs w:val="22"/>
        </w:rPr>
        <w:t xml:space="preserve"> </w:t>
      </w:r>
      <w:r w:rsidRPr="6697D202">
        <w:rPr>
          <w:rFonts w:ascii="Arial" w:eastAsia="Arial" w:hAnsi="Arial" w:cs="Arial"/>
          <w:sz w:val="22"/>
          <w:szCs w:val="22"/>
        </w:rPr>
        <w:t>network switches</w:t>
      </w:r>
      <w:r w:rsidR="5AF679CB" w:rsidRPr="6697D202">
        <w:rPr>
          <w:rFonts w:ascii="Arial" w:eastAsia="Arial" w:hAnsi="Arial" w:cs="Arial"/>
          <w:sz w:val="22"/>
          <w:szCs w:val="22"/>
        </w:rPr>
        <w:t xml:space="preserve"> </w:t>
      </w:r>
      <w:r w:rsidRPr="6697D202">
        <w:rPr>
          <w:rFonts w:ascii="Arial" w:eastAsia="Arial" w:hAnsi="Arial" w:cs="Arial"/>
          <w:sz w:val="22"/>
          <w:szCs w:val="22"/>
        </w:rPr>
        <w:t xml:space="preserve">and </w:t>
      </w:r>
      <w:r w:rsidR="00A77299">
        <w:rPr>
          <w:rFonts w:ascii="Arial" w:eastAsia="Arial" w:hAnsi="Arial" w:cs="Arial"/>
          <w:sz w:val="22"/>
          <w:szCs w:val="22"/>
        </w:rPr>
        <w:t>t</w:t>
      </w:r>
      <w:r w:rsidRPr="6697D202">
        <w:rPr>
          <w:rFonts w:ascii="Arial" w:eastAsia="Arial" w:hAnsi="Arial" w:cs="Arial"/>
          <w:sz w:val="22"/>
          <w:szCs w:val="22"/>
        </w:rPr>
        <w:t xml:space="preserve">ransit </w:t>
      </w:r>
      <w:r w:rsidR="00A77299">
        <w:rPr>
          <w:rFonts w:ascii="Arial" w:eastAsia="Arial" w:hAnsi="Arial" w:cs="Arial"/>
          <w:sz w:val="22"/>
          <w:szCs w:val="22"/>
        </w:rPr>
        <w:t>s</w:t>
      </w:r>
      <w:r w:rsidRPr="6697D202">
        <w:rPr>
          <w:rFonts w:ascii="Arial" w:eastAsia="Arial" w:hAnsi="Arial" w:cs="Arial"/>
          <w:sz w:val="22"/>
          <w:szCs w:val="22"/>
        </w:rPr>
        <w:t xml:space="preserve">ignal </w:t>
      </w:r>
      <w:r w:rsidR="00A77299">
        <w:rPr>
          <w:rFonts w:ascii="Arial" w:eastAsia="Arial" w:hAnsi="Arial" w:cs="Arial"/>
          <w:sz w:val="22"/>
          <w:szCs w:val="22"/>
        </w:rPr>
        <w:t>p</w:t>
      </w:r>
      <w:r w:rsidRPr="6697D202">
        <w:rPr>
          <w:rFonts w:ascii="Arial" w:eastAsia="Arial" w:hAnsi="Arial" w:cs="Arial"/>
          <w:sz w:val="22"/>
          <w:szCs w:val="22"/>
        </w:rPr>
        <w:t>riority (TSP, SCP, and BRT) servers, radios, and other devices, where maintenance shall be coordinated with the owner.</w:t>
      </w:r>
    </w:p>
    <w:p w14:paraId="24568143" w14:textId="7A74C9D5" w:rsidR="0993049E" w:rsidRDefault="0993049E" w:rsidP="6697D202">
      <w:pPr>
        <w:rPr>
          <w:szCs w:val="22"/>
        </w:rPr>
      </w:pPr>
    </w:p>
    <w:p w14:paraId="43676AA0" w14:textId="32C1BB77" w:rsidR="0993049E" w:rsidRDefault="66CCBF0A" w:rsidP="6697D202">
      <w:pPr>
        <w:pStyle w:val="ListParagraph"/>
        <w:numPr>
          <w:ilvl w:val="1"/>
          <w:numId w:val="2"/>
        </w:numPr>
        <w:rPr>
          <w:rFonts w:ascii="Arial" w:hAnsi="Arial"/>
          <w:sz w:val="22"/>
          <w:szCs w:val="22"/>
        </w:rPr>
      </w:pPr>
      <w:r w:rsidRPr="6697D202">
        <w:rPr>
          <w:rFonts w:ascii="Arial" w:eastAsia="Arial" w:hAnsi="Arial" w:cs="Arial"/>
          <w:sz w:val="22"/>
          <w:szCs w:val="22"/>
        </w:rPr>
        <w:t xml:space="preserve">Maintenance shall not include </w:t>
      </w:r>
      <w:r w:rsidR="00A77299">
        <w:rPr>
          <w:rFonts w:ascii="Arial" w:eastAsia="Arial" w:hAnsi="Arial" w:cs="Arial"/>
          <w:sz w:val="22"/>
          <w:szCs w:val="22"/>
        </w:rPr>
        <w:t>a</w:t>
      </w:r>
      <w:r w:rsidRPr="6697D202">
        <w:rPr>
          <w:rFonts w:ascii="Arial" w:eastAsia="Arial" w:hAnsi="Arial" w:cs="Arial"/>
          <w:sz w:val="22"/>
          <w:szCs w:val="22"/>
        </w:rPr>
        <w:t xml:space="preserve">utomatic </w:t>
      </w:r>
      <w:r w:rsidR="00A77299">
        <w:rPr>
          <w:rFonts w:ascii="Arial" w:eastAsia="Arial" w:hAnsi="Arial" w:cs="Arial"/>
          <w:sz w:val="22"/>
          <w:szCs w:val="22"/>
        </w:rPr>
        <w:t>t</w:t>
      </w:r>
      <w:r w:rsidRPr="6697D202">
        <w:rPr>
          <w:rFonts w:ascii="Arial" w:eastAsia="Arial" w:hAnsi="Arial" w:cs="Arial"/>
          <w:sz w:val="22"/>
          <w:szCs w:val="22"/>
        </w:rPr>
        <w:t xml:space="preserve">raffic </w:t>
      </w:r>
      <w:r w:rsidR="00A77299">
        <w:rPr>
          <w:rFonts w:ascii="Arial" w:eastAsia="Arial" w:hAnsi="Arial" w:cs="Arial"/>
          <w:sz w:val="22"/>
          <w:szCs w:val="22"/>
        </w:rPr>
        <w:t>e</w:t>
      </w:r>
      <w:r w:rsidRPr="6697D202">
        <w:rPr>
          <w:rFonts w:ascii="Arial" w:eastAsia="Arial" w:hAnsi="Arial" w:cs="Arial"/>
          <w:sz w:val="22"/>
          <w:szCs w:val="22"/>
        </w:rPr>
        <w:t xml:space="preserve">nforcement equipment such as </w:t>
      </w:r>
      <w:proofErr w:type="gramStart"/>
      <w:r w:rsidRPr="6697D202">
        <w:rPr>
          <w:rFonts w:ascii="Arial" w:eastAsia="Arial" w:hAnsi="Arial" w:cs="Arial"/>
          <w:sz w:val="22"/>
          <w:szCs w:val="22"/>
        </w:rPr>
        <w:t>red light</w:t>
      </w:r>
      <w:proofErr w:type="gramEnd"/>
      <w:r w:rsidRPr="6697D202">
        <w:rPr>
          <w:rFonts w:ascii="Arial" w:eastAsia="Arial" w:hAnsi="Arial" w:cs="Arial"/>
          <w:sz w:val="22"/>
          <w:szCs w:val="22"/>
        </w:rPr>
        <w:t xml:space="preserve"> enforcement cameras, detectors, or peripheral equipment.</w:t>
      </w:r>
      <w:r w:rsidR="5C7CCBB3" w:rsidRPr="6697D202">
        <w:rPr>
          <w:rFonts w:ascii="Arial" w:eastAsia="Arial" w:hAnsi="Arial" w:cs="Arial"/>
          <w:sz w:val="22"/>
          <w:szCs w:val="22"/>
        </w:rPr>
        <w:t xml:space="preserve">  </w:t>
      </w:r>
      <w:r w:rsidRPr="6697D202">
        <w:rPr>
          <w:rFonts w:ascii="Arial" w:eastAsia="Arial" w:hAnsi="Arial" w:cs="Arial"/>
          <w:sz w:val="22"/>
          <w:szCs w:val="22"/>
        </w:rPr>
        <w:t>This equipment is operated and maintained by others and</w:t>
      </w:r>
      <w:r w:rsidR="55F0B7DC" w:rsidRPr="6697D202">
        <w:rPr>
          <w:rFonts w:ascii="Arial" w:eastAsia="Arial" w:hAnsi="Arial" w:cs="Arial"/>
          <w:sz w:val="22"/>
          <w:szCs w:val="22"/>
        </w:rPr>
        <w:t xml:space="preserve"> </w:t>
      </w:r>
      <w:r w:rsidRPr="6697D202">
        <w:rPr>
          <w:rFonts w:ascii="Arial" w:eastAsia="Arial" w:hAnsi="Arial" w:cs="Arial"/>
          <w:sz w:val="22"/>
          <w:szCs w:val="22"/>
        </w:rPr>
        <w:t xml:space="preserve">shall be deactivated while on </w:t>
      </w:r>
      <w:r w:rsidR="3191386C" w:rsidRPr="6697D202">
        <w:rPr>
          <w:rFonts w:ascii="Arial" w:eastAsia="Arial" w:hAnsi="Arial" w:cs="Arial"/>
          <w:sz w:val="22"/>
          <w:szCs w:val="22"/>
        </w:rPr>
        <w:t>C</w:t>
      </w:r>
      <w:r w:rsidRPr="6697D202">
        <w:rPr>
          <w:rFonts w:ascii="Arial" w:eastAsia="Arial" w:hAnsi="Arial" w:cs="Arial"/>
          <w:sz w:val="22"/>
          <w:szCs w:val="22"/>
        </w:rPr>
        <w:t>ontractor maintenance.</w:t>
      </w:r>
    </w:p>
    <w:p w14:paraId="27C994E3" w14:textId="4C67DAC4" w:rsidR="0993049E" w:rsidRDefault="0993049E" w:rsidP="6697D202">
      <w:pPr>
        <w:rPr>
          <w:szCs w:val="22"/>
        </w:rPr>
      </w:pPr>
    </w:p>
    <w:p w14:paraId="52422386" w14:textId="11093A22" w:rsidR="0993049E" w:rsidRDefault="66CCBF0A" w:rsidP="6697D202">
      <w:pPr>
        <w:pStyle w:val="ListParagraph"/>
        <w:numPr>
          <w:ilvl w:val="1"/>
          <w:numId w:val="2"/>
        </w:numPr>
        <w:rPr>
          <w:rFonts w:ascii="Arial" w:hAnsi="Arial"/>
          <w:sz w:val="22"/>
          <w:szCs w:val="22"/>
        </w:rPr>
      </w:pPr>
      <w:r w:rsidRPr="6697D202">
        <w:rPr>
          <w:rFonts w:ascii="Arial" w:eastAsia="Arial" w:hAnsi="Arial" w:cs="Arial"/>
          <w:sz w:val="22"/>
          <w:szCs w:val="22"/>
        </w:rPr>
        <w:t>The energy charges for the operation of the traffic signal installation shall be paid for by the Contractor.</w:t>
      </w:r>
    </w:p>
    <w:p w14:paraId="6B23E6C1" w14:textId="211EF58D" w:rsidR="0993049E" w:rsidRDefault="0993049E" w:rsidP="6697D202">
      <w:pPr>
        <w:rPr>
          <w:szCs w:val="22"/>
        </w:rPr>
      </w:pPr>
    </w:p>
    <w:p w14:paraId="228227C5" w14:textId="5808B8C6" w:rsidR="0993049E" w:rsidRDefault="182C89EA" w:rsidP="6697D202">
      <w:pPr>
        <w:pStyle w:val="ListParagraph"/>
        <w:numPr>
          <w:ilvl w:val="0"/>
          <w:numId w:val="2"/>
        </w:numPr>
        <w:rPr>
          <w:rFonts w:ascii="Arial" w:hAnsi="Arial"/>
          <w:sz w:val="22"/>
          <w:szCs w:val="22"/>
        </w:rPr>
      </w:pPr>
      <w:r w:rsidRPr="6697D202">
        <w:rPr>
          <w:rFonts w:ascii="Arial" w:hAnsi="Arial"/>
          <w:sz w:val="22"/>
          <w:szCs w:val="22"/>
        </w:rPr>
        <w:t>Maintenance.</w:t>
      </w:r>
    </w:p>
    <w:p w14:paraId="716DF8A4" w14:textId="12958FCA" w:rsidR="0993049E" w:rsidRDefault="0993049E" w:rsidP="6697D202">
      <w:pPr>
        <w:rPr>
          <w:szCs w:val="22"/>
        </w:rPr>
      </w:pPr>
    </w:p>
    <w:p w14:paraId="0B1283D0" w14:textId="70F4FB66"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The Contractor shall inspect all</w:t>
      </w:r>
      <w:r w:rsidR="53A54076" w:rsidRPr="6697D202">
        <w:rPr>
          <w:rFonts w:ascii="Arial" w:eastAsia="Arial" w:hAnsi="Arial" w:cs="Arial"/>
          <w:sz w:val="22"/>
          <w:szCs w:val="22"/>
        </w:rPr>
        <w:t xml:space="preserve"> </w:t>
      </w:r>
      <w:r w:rsidRPr="6697D202">
        <w:rPr>
          <w:rFonts w:ascii="Arial" w:eastAsia="Arial" w:hAnsi="Arial" w:cs="Arial"/>
          <w:sz w:val="22"/>
          <w:szCs w:val="22"/>
        </w:rPr>
        <w:t>traffic signal equipment and appurtenances every two (2) weeks</w:t>
      </w:r>
      <w:r w:rsidR="623973E4" w:rsidRPr="6697D202">
        <w:rPr>
          <w:rFonts w:ascii="Arial" w:eastAsia="Arial" w:hAnsi="Arial" w:cs="Arial"/>
          <w:sz w:val="22"/>
          <w:szCs w:val="22"/>
        </w:rPr>
        <w:t xml:space="preserve"> </w:t>
      </w:r>
      <w:r w:rsidRPr="6697D202">
        <w:rPr>
          <w:rFonts w:ascii="Arial" w:eastAsia="Arial" w:hAnsi="Arial" w:cs="Arial"/>
          <w:sz w:val="22"/>
          <w:szCs w:val="22"/>
        </w:rPr>
        <w:t>to ensure they are functioning properly.</w:t>
      </w:r>
      <w:r w:rsidR="1B66F1A9" w:rsidRPr="6697D202">
        <w:rPr>
          <w:rFonts w:ascii="Arial" w:eastAsia="Arial" w:hAnsi="Arial" w:cs="Arial"/>
          <w:sz w:val="22"/>
          <w:szCs w:val="22"/>
        </w:rPr>
        <w:t xml:space="preserve">  </w:t>
      </w:r>
      <w:r w:rsidR="11D8F08E" w:rsidRPr="6697D202">
        <w:rPr>
          <w:rFonts w:ascii="Arial" w:eastAsia="Arial" w:hAnsi="Arial" w:cs="Arial"/>
          <w:sz w:val="22"/>
          <w:szCs w:val="22"/>
        </w:rPr>
        <w:t>Signal heads shall be properly adjusted, including plumb, and tightly mounted.</w:t>
      </w:r>
      <w:r w:rsidR="082F8EF2" w:rsidRPr="6697D202">
        <w:rPr>
          <w:rFonts w:ascii="Arial" w:eastAsia="Arial" w:hAnsi="Arial" w:cs="Arial"/>
          <w:sz w:val="22"/>
          <w:szCs w:val="22"/>
        </w:rPr>
        <w:t xml:space="preserve">  </w:t>
      </w:r>
      <w:r w:rsidR="11D8F08E" w:rsidRPr="6697D202">
        <w:rPr>
          <w:rFonts w:ascii="Arial" w:eastAsia="Arial" w:hAnsi="Arial" w:cs="Arial"/>
          <w:sz w:val="22"/>
          <w:szCs w:val="22"/>
        </w:rPr>
        <w:t>All controller cabinets, signal posts</w:t>
      </w:r>
      <w:r w:rsidR="4B159FBC" w:rsidRPr="6697D202">
        <w:rPr>
          <w:rFonts w:ascii="Arial" w:eastAsia="Arial" w:hAnsi="Arial" w:cs="Arial"/>
          <w:sz w:val="22"/>
          <w:szCs w:val="22"/>
        </w:rPr>
        <w:t>,</w:t>
      </w:r>
      <w:r w:rsidR="11D8F08E" w:rsidRPr="6697D202">
        <w:rPr>
          <w:rFonts w:ascii="Arial" w:eastAsia="Arial" w:hAnsi="Arial" w:cs="Arial"/>
          <w:sz w:val="22"/>
          <w:szCs w:val="22"/>
        </w:rPr>
        <w:t xml:space="preserve"> and controller pedestals sh</w:t>
      </w:r>
      <w:r w:rsidR="5701AB9C" w:rsidRPr="6697D202">
        <w:rPr>
          <w:rFonts w:ascii="Arial" w:eastAsia="Arial" w:hAnsi="Arial" w:cs="Arial"/>
          <w:sz w:val="22"/>
          <w:szCs w:val="22"/>
        </w:rPr>
        <w:t>all</w:t>
      </w:r>
      <w:r w:rsidR="11D8F08E" w:rsidRPr="6697D202">
        <w:rPr>
          <w:rFonts w:ascii="Arial" w:eastAsia="Arial" w:hAnsi="Arial" w:cs="Arial"/>
          <w:sz w:val="22"/>
          <w:szCs w:val="22"/>
        </w:rPr>
        <w:t xml:space="preserve"> be tight on their foundations and in alignment.</w:t>
      </w:r>
      <w:r w:rsidR="3040150C" w:rsidRPr="6697D202">
        <w:rPr>
          <w:rFonts w:ascii="Arial" w:eastAsia="Arial" w:hAnsi="Arial" w:cs="Arial"/>
          <w:sz w:val="22"/>
          <w:szCs w:val="22"/>
        </w:rPr>
        <w:t xml:space="preserve">  </w:t>
      </w:r>
      <w:r w:rsidRPr="6697D202">
        <w:rPr>
          <w:rFonts w:ascii="Arial" w:eastAsia="Arial" w:hAnsi="Arial" w:cs="Arial"/>
          <w:sz w:val="22"/>
          <w:szCs w:val="22"/>
        </w:rPr>
        <w:t>Deficient equipment shall be repaired or replaced as necessary.</w:t>
      </w:r>
      <w:r w:rsidR="7123B562" w:rsidRPr="6697D202">
        <w:rPr>
          <w:rFonts w:ascii="Arial" w:eastAsia="Arial" w:hAnsi="Arial" w:cs="Arial"/>
          <w:sz w:val="22"/>
          <w:szCs w:val="22"/>
        </w:rPr>
        <w:t xml:space="preserve">  </w:t>
      </w:r>
      <w:r w:rsidRPr="6697D202">
        <w:rPr>
          <w:rFonts w:ascii="Arial" w:eastAsia="Arial" w:hAnsi="Arial" w:cs="Arial"/>
          <w:sz w:val="22"/>
          <w:szCs w:val="22"/>
        </w:rPr>
        <w:t>The Contractor shall check signal system communications and phone lines to assure proper operation.</w:t>
      </w:r>
      <w:r w:rsidR="15005B45" w:rsidRPr="6697D202">
        <w:rPr>
          <w:rFonts w:ascii="Arial" w:eastAsia="Arial" w:hAnsi="Arial" w:cs="Arial"/>
          <w:sz w:val="22"/>
          <w:szCs w:val="22"/>
        </w:rPr>
        <w:t xml:space="preserve"> </w:t>
      </w:r>
      <w:r w:rsidR="5D33B1F5" w:rsidRPr="6697D202">
        <w:rPr>
          <w:rFonts w:ascii="Arial" w:eastAsia="Arial" w:hAnsi="Arial" w:cs="Arial"/>
          <w:sz w:val="22"/>
          <w:szCs w:val="22"/>
        </w:rPr>
        <w:t xml:space="preserve"> </w:t>
      </w:r>
      <w:r w:rsidRPr="6697D202">
        <w:rPr>
          <w:rFonts w:ascii="Arial" w:eastAsia="Arial" w:hAnsi="Arial" w:cs="Arial"/>
          <w:sz w:val="22"/>
          <w:szCs w:val="22"/>
        </w:rPr>
        <w:t xml:space="preserve">This item includes, as routine maintenance, all portions of </w:t>
      </w:r>
      <w:r w:rsidR="246936D6" w:rsidRPr="6697D202">
        <w:rPr>
          <w:rFonts w:ascii="Arial" w:eastAsia="Arial" w:hAnsi="Arial" w:cs="Arial"/>
          <w:sz w:val="22"/>
          <w:szCs w:val="22"/>
        </w:rPr>
        <w:t>EVP</w:t>
      </w:r>
      <w:r w:rsidRPr="6697D202">
        <w:rPr>
          <w:rFonts w:ascii="Arial" w:eastAsia="Arial" w:hAnsi="Arial" w:cs="Arial"/>
          <w:sz w:val="22"/>
          <w:szCs w:val="22"/>
        </w:rPr>
        <w:t xml:space="preserve"> equipment.</w:t>
      </w:r>
      <w:r w:rsidR="690B071D" w:rsidRPr="6697D202">
        <w:rPr>
          <w:rFonts w:ascii="Arial" w:eastAsia="Arial" w:hAnsi="Arial" w:cs="Arial"/>
          <w:sz w:val="22"/>
          <w:szCs w:val="22"/>
        </w:rPr>
        <w:t xml:space="preserve">  </w:t>
      </w:r>
      <w:r w:rsidRPr="6697D202">
        <w:rPr>
          <w:rFonts w:ascii="Arial" w:eastAsia="Arial" w:hAnsi="Arial" w:cs="Arial"/>
          <w:sz w:val="22"/>
          <w:szCs w:val="22"/>
        </w:rPr>
        <w:t xml:space="preserve">The Contractor shall </w:t>
      </w:r>
      <w:r w:rsidR="58BF64B9" w:rsidRPr="6697D202">
        <w:rPr>
          <w:rFonts w:ascii="Arial" w:eastAsia="Arial" w:hAnsi="Arial" w:cs="Arial"/>
          <w:sz w:val="22"/>
          <w:szCs w:val="22"/>
        </w:rPr>
        <w:t xml:space="preserve">always maintain </w:t>
      </w:r>
      <w:r w:rsidR="38E8506B" w:rsidRPr="6697D202">
        <w:rPr>
          <w:rFonts w:ascii="Arial" w:eastAsia="Arial" w:hAnsi="Arial" w:cs="Arial"/>
          <w:sz w:val="22"/>
          <w:szCs w:val="22"/>
        </w:rPr>
        <w:t>enough</w:t>
      </w:r>
      <w:r w:rsidRPr="6697D202">
        <w:rPr>
          <w:rFonts w:ascii="Arial" w:eastAsia="Arial" w:hAnsi="Arial" w:cs="Arial"/>
          <w:sz w:val="22"/>
          <w:szCs w:val="22"/>
        </w:rPr>
        <w:t xml:space="preserve"> materials and equipment </w:t>
      </w:r>
      <w:r w:rsidR="626AB4DC" w:rsidRPr="6697D202">
        <w:rPr>
          <w:rFonts w:ascii="Arial" w:eastAsia="Arial" w:hAnsi="Arial" w:cs="Arial"/>
          <w:sz w:val="22"/>
          <w:szCs w:val="22"/>
        </w:rPr>
        <w:t xml:space="preserve">in stock </w:t>
      </w:r>
      <w:r w:rsidRPr="6697D202">
        <w:rPr>
          <w:rFonts w:ascii="Arial" w:eastAsia="Arial" w:hAnsi="Arial" w:cs="Arial"/>
          <w:sz w:val="22"/>
          <w:szCs w:val="22"/>
        </w:rPr>
        <w:t>to provide effective temporary and permanent repairs.</w:t>
      </w:r>
      <w:r w:rsidR="11076F62" w:rsidRPr="6697D202">
        <w:rPr>
          <w:rFonts w:ascii="Arial" w:eastAsia="Arial" w:hAnsi="Arial" w:cs="Arial"/>
          <w:sz w:val="22"/>
          <w:szCs w:val="22"/>
        </w:rPr>
        <w:t xml:space="preserve">  </w:t>
      </w:r>
      <w:r w:rsidRPr="6697D202">
        <w:rPr>
          <w:rFonts w:ascii="Arial" w:eastAsia="Arial" w:hAnsi="Arial" w:cs="Arial"/>
          <w:sz w:val="22"/>
          <w:szCs w:val="22"/>
        </w:rPr>
        <w:t>The Contractor shall supply a detailed maintenance</w:t>
      </w:r>
      <w:r w:rsidR="57CB1CCE" w:rsidRPr="6697D202">
        <w:rPr>
          <w:rFonts w:ascii="Arial" w:eastAsia="Arial" w:hAnsi="Arial" w:cs="Arial"/>
          <w:sz w:val="22"/>
          <w:szCs w:val="22"/>
        </w:rPr>
        <w:t xml:space="preserve"> </w:t>
      </w:r>
      <w:r w:rsidRPr="6697D202">
        <w:rPr>
          <w:rFonts w:ascii="Arial" w:eastAsia="Arial" w:hAnsi="Arial" w:cs="Arial"/>
          <w:sz w:val="22"/>
          <w:szCs w:val="22"/>
        </w:rPr>
        <w:t>log monthly that includes dates, locations, names of electricians</w:t>
      </w:r>
      <w:r w:rsidR="3829661C" w:rsidRPr="6697D202">
        <w:rPr>
          <w:rFonts w:ascii="Arial" w:eastAsia="Arial" w:hAnsi="Arial" w:cs="Arial"/>
          <w:sz w:val="22"/>
          <w:szCs w:val="22"/>
        </w:rPr>
        <w:t xml:space="preserve"> </w:t>
      </w:r>
      <w:r w:rsidRPr="6697D202">
        <w:rPr>
          <w:rFonts w:ascii="Arial" w:eastAsia="Arial" w:hAnsi="Arial" w:cs="Arial"/>
          <w:sz w:val="22"/>
          <w:szCs w:val="22"/>
        </w:rPr>
        <w:t>performing the required checks and inspections,</w:t>
      </w:r>
      <w:r w:rsidR="17B690E2" w:rsidRPr="6697D202">
        <w:rPr>
          <w:rFonts w:ascii="Arial" w:eastAsia="Arial" w:hAnsi="Arial" w:cs="Arial"/>
          <w:sz w:val="22"/>
          <w:szCs w:val="22"/>
        </w:rPr>
        <w:t xml:space="preserve"> </w:t>
      </w:r>
      <w:r w:rsidRPr="6697D202">
        <w:rPr>
          <w:rFonts w:ascii="Arial" w:eastAsia="Arial" w:hAnsi="Arial" w:cs="Arial"/>
          <w:sz w:val="22"/>
          <w:szCs w:val="22"/>
        </w:rPr>
        <w:t>and any other information requested by the Engineer.</w:t>
      </w:r>
      <w:r w:rsidR="53282E17" w:rsidRPr="6697D202">
        <w:rPr>
          <w:rFonts w:ascii="Arial" w:eastAsia="Arial" w:hAnsi="Arial" w:cs="Arial"/>
          <w:sz w:val="22"/>
          <w:szCs w:val="22"/>
        </w:rPr>
        <w:t xml:space="preserve">  </w:t>
      </w:r>
      <w:r w:rsidRPr="6697D202">
        <w:rPr>
          <w:rFonts w:ascii="Arial" w:eastAsia="Arial" w:hAnsi="Arial" w:cs="Arial"/>
          <w:sz w:val="22"/>
          <w:szCs w:val="22"/>
        </w:rPr>
        <w:t xml:space="preserve">The Contractor shall </w:t>
      </w:r>
      <w:r w:rsidRPr="6697D202">
        <w:rPr>
          <w:rFonts w:ascii="Arial" w:eastAsia="Arial" w:hAnsi="Arial" w:cs="Arial"/>
          <w:sz w:val="22"/>
          <w:szCs w:val="22"/>
        </w:rPr>
        <w:lastRenderedPageBreak/>
        <w:t>attend any</w:t>
      </w:r>
      <w:r w:rsidR="35314E6F" w:rsidRPr="6697D202">
        <w:rPr>
          <w:rFonts w:ascii="Arial" w:eastAsia="Arial" w:hAnsi="Arial" w:cs="Arial"/>
          <w:sz w:val="22"/>
          <w:szCs w:val="22"/>
        </w:rPr>
        <w:t xml:space="preserve"> additional</w:t>
      </w:r>
      <w:r w:rsidRPr="6697D202">
        <w:rPr>
          <w:rFonts w:ascii="Arial" w:eastAsia="Arial" w:hAnsi="Arial" w:cs="Arial"/>
          <w:sz w:val="22"/>
          <w:szCs w:val="22"/>
        </w:rPr>
        <w:t xml:space="preserve"> inspections as requested by the Engineer.</w:t>
      </w:r>
      <w:r w:rsidR="39F482CA" w:rsidRPr="6697D202">
        <w:rPr>
          <w:rFonts w:ascii="Arial" w:eastAsia="Arial" w:hAnsi="Arial" w:cs="Arial"/>
          <w:sz w:val="22"/>
          <w:szCs w:val="22"/>
        </w:rPr>
        <w:t xml:space="preserve">  </w:t>
      </w:r>
      <w:r w:rsidR="61CAB550" w:rsidRPr="6697D202">
        <w:rPr>
          <w:rFonts w:ascii="Arial" w:eastAsia="Arial" w:hAnsi="Arial" w:cs="Arial"/>
          <w:sz w:val="22"/>
          <w:szCs w:val="22"/>
        </w:rPr>
        <w:t>The Contractor shall check the controllers, relays, and detectors after receiving complaints or calls to ascertain that they are functioning properly and make all necessary repairs and replacement.</w:t>
      </w:r>
    </w:p>
    <w:p w14:paraId="157EE1E7" w14:textId="5C68FDE1" w:rsidR="0993049E" w:rsidRDefault="0993049E" w:rsidP="6697D202">
      <w:pPr>
        <w:spacing w:line="259" w:lineRule="auto"/>
        <w:rPr>
          <w:szCs w:val="22"/>
        </w:rPr>
      </w:pPr>
    </w:p>
    <w:p w14:paraId="5B3F3525" w14:textId="5ABBCE27"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 xml:space="preserve">The Contractor is advised that the existing and/or </w:t>
      </w:r>
      <w:r w:rsidR="6DFA7093" w:rsidRPr="6697D202">
        <w:rPr>
          <w:rFonts w:ascii="Arial" w:eastAsia="Arial" w:hAnsi="Arial" w:cs="Arial"/>
          <w:sz w:val="22"/>
          <w:szCs w:val="22"/>
        </w:rPr>
        <w:t>temporary</w:t>
      </w:r>
      <w:r w:rsidRPr="6697D202">
        <w:rPr>
          <w:rFonts w:ascii="Arial" w:eastAsia="Arial" w:hAnsi="Arial" w:cs="Arial"/>
          <w:sz w:val="22"/>
          <w:szCs w:val="22"/>
        </w:rPr>
        <w:t xml:space="preserve"> traffic signal installation must remain in operation during all construction stages, except for the most essential down time.</w:t>
      </w:r>
      <w:r w:rsidR="2739F347" w:rsidRPr="6697D202">
        <w:rPr>
          <w:rFonts w:ascii="Arial" w:eastAsia="Arial" w:hAnsi="Arial" w:cs="Arial"/>
          <w:sz w:val="22"/>
          <w:szCs w:val="22"/>
        </w:rPr>
        <w:t xml:space="preserve">  </w:t>
      </w:r>
      <w:r w:rsidRPr="6697D202">
        <w:rPr>
          <w:rFonts w:ascii="Arial" w:eastAsia="Arial" w:hAnsi="Arial" w:cs="Arial"/>
          <w:sz w:val="22"/>
          <w:szCs w:val="22"/>
        </w:rPr>
        <w:t xml:space="preserve">Any shutdown of the traffic signal installation which exceeds fifteen (15) minutes must have prior approval </w:t>
      </w:r>
      <w:r w:rsidR="00A77299">
        <w:rPr>
          <w:rFonts w:ascii="Arial" w:eastAsia="Arial" w:hAnsi="Arial" w:cs="Arial"/>
          <w:sz w:val="22"/>
          <w:szCs w:val="22"/>
        </w:rPr>
        <w:t>from</w:t>
      </w:r>
      <w:r w:rsidRPr="6697D202">
        <w:rPr>
          <w:rFonts w:ascii="Arial" w:eastAsia="Arial" w:hAnsi="Arial" w:cs="Arial"/>
          <w:sz w:val="22"/>
          <w:szCs w:val="22"/>
        </w:rPr>
        <w:t xml:space="preserve"> the Engineer.</w:t>
      </w:r>
      <w:r w:rsidR="1F146432" w:rsidRPr="6697D202">
        <w:rPr>
          <w:rFonts w:ascii="Arial" w:eastAsia="Arial" w:hAnsi="Arial" w:cs="Arial"/>
          <w:sz w:val="22"/>
          <w:szCs w:val="22"/>
        </w:rPr>
        <w:t xml:space="preserve">  </w:t>
      </w:r>
      <w:r w:rsidRPr="6697D202">
        <w:rPr>
          <w:rFonts w:ascii="Arial" w:eastAsia="Arial" w:hAnsi="Arial" w:cs="Arial"/>
          <w:sz w:val="22"/>
          <w:szCs w:val="22"/>
        </w:rPr>
        <w:t xml:space="preserve">Approval to shut down the traffic signal installation will only be granted during the period extending from 9:00 </w:t>
      </w:r>
      <w:r w:rsidR="00A77299">
        <w:rPr>
          <w:rFonts w:ascii="Arial" w:eastAsia="Arial" w:hAnsi="Arial" w:cs="Arial"/>
          <w:sz w:val="22"/>
          <w:szCs w:val="22"/>
        </w:rPr>
        <w:t>a</w:t>
      </w:r>
      <w:r w:rsidRPr="6697D202">
        <w:rPr>
          <w:rFonts w:ascii="Arial" w:eastAsia="Arial" w:hAnsi="Arial" w:cs="Arial"/>
          <w:sz w:val="22"/>
          <w:szCs w:val="22"/>
        </w:rPr>
        <w:t>.</w:t>
      </w:r>
      <w:r w:rsidR="00A77299">
        <w:rPr>
          <w:rFonts w:ascii="Arial" w:eastAsia="Arial" w:hAnsi="Arial" w:cs="Arial"/>
          <w:sz w:val="22"/>
          <w:szCs w:val="22"/>
        </w:rPr>
        <w:t>m</w:t>
      </w:r>
      <w:r w:rsidRPr="6697D202">
        <w:rPr>
          <w:rFonts w:ascii="Arial" w:eastAsia="Arial" w:hAnsi="Arial" w:cs="Arial"/>
          <w:sz w:val="22"/>
          <w:szCs w:val="22"/>
        </w:rPr>
        <w:t>. to 3:00 p.m. on weekdays.  Shutdowns shall not be allowed during inclement weather or holiday periods.</w:t>
      </w:r>
    </w:p>
    <w:p w14:paraId="5B552E06" w14:textId="1B2F7ABA" w:rsidR="0993049E" w:rsidRDefault="0993049E" w:rsidP="6697D202">
      <w:pPr>
        <w:spacing w:line="259" w:lineRule="auto"/>
        <w:rPr>
          <w:szCs w:val="22"/>
        </w:rPr>
      </w:pPr>
    </w:p>
    <w:p w14:paraId="11C2E20E" w14:textId="343E0FBD"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The Contractor shall provide immediate corrective action when any part</w:t>
      </w:r>
      <w:r w:rsidR="47E780AE" w:rsidRPr="6697D202">
        <w:rPr>
          <w:rFonts w:ascii="Arial" w:eastAsia="Arial" w:hAnsi="Arial" w:cs="Arial"/>
          <w:sz w:val="22"/>
          <w:szCs w:val="22"/>
        </w:rPr>
        <w:t xml:space="preserve">(s) </w:t>
      </w:r>
      <w:r w:rsidRPr="6697D202">
        <w:rPr>
          <w:rFonts w:ascii="Arial" w:eastAsia="Arial" w:hAnsi="Arial" w:cs="Arial"/>
          <w:sz w:val="22"/>
          <w:szCs w:val="22"/>
        </w:rPr>
        <w:t>of the signal fail to function properly.</w:t>
      </w:r>
      <w:r w:rsidR="5C91833A" w:rsidRPr="6697D202">
        <w:rPr>
          <w:rFonts w:ascii="Arial" w:eastAsia="Arial" w:hAnsi="Arial" w:cs="Arial"/>
          <w:sz w:val="22"/>
          <w:szCs w:val="22"/>
        </w:rPr>
        <w:t xml:space="preserve">  </w:t>
      </w:r>
      <w:r w:rsidRPr="6697D202">
        <w:rPr>
          <w:rFonts w:ascii="Arial" w:eastAsia="Arial" w:hAnsi="Arial" w:cs="Arial"/>
          <w:sz w:val="22"/>
          <w:szCs w:val="22"/>
        </w:rPr>
        <w:t>Two far side heads facing each approach shall be considered the minimum acceptable signal operation pending permanent repairs.</w:t>
      </w:r>
      <w:r w:rsidR="37843DBB" w:rsidRPr="6697D202">
        <w:rPr>
          <w:rFonts w:ascii="Arial" w:eastAsia="Arial" w:hAnsi="Arial" w:cs="Arial"/>
          <w:sz w:val="22"/>
          <w:szCs w:val="22"/>
        </w:rPr>
        <w:t xml:space="preserve">  </w:t>
      </w:r>
      <w:r w:rsidRPr="6697D202">
        <w:rPr>
          <w:rFonts w:ascii="Arial" w:eastAsia="Arial" w:hAnsi="Arial" w:cs="Arial"/>
          <w:sz w:val="22"/>
          <w:szCs w:val="22"/>
        </w:rPr>
        <w:t>When repairs at a signalized intersection require that the controller be disconnected or otherwise removed from normal operation, and power is available, the Contractor shall place the traffic signal installation in flashing operation.</w:t>
      </w:r>
      <w:r w:rsidR="1A6CC67F" w:rsidRPr="6697D202">
        <w:rPr>
          <w:rFonts w:ascii="Arial" w:eastAsia="Arial" w:hAnsi="Arial" w:cs="Arial"/>
          <w:sz w:val="22"/>
          <w:szCs w:val="22"/>
        </w:rPr>
        <w:t xml:space="preserve">  </w:t>
      </w:r>
      <w:r w:rsidRPr="6697D202">
        <w:rPr>
          <w:rFonts w:ascii="Arial" w:eastAsia="Arial" w:hAnsi="Arial" w:cs="Arial"/>
          <w:sz w:val="22"/>
          <w:szCs w:val="22"/>
        </w:rPr>
        <w:t>The signals shall flash RED for all directions unless a different indication has been specified by the Engineer.</w:t>
      </w:r>
      <w:r w:rsidR="7448AAD5" w:rsidRPr="6697D202">
        <w:rPr>
          <w:rFonts w:ascii="Arial" w:eastAsia="Arial" w:hAnsi="Arial" w:cs="Arial"/>
          <w:sz w:val="22"/>
          <w:szCs w:val="22"/>
        </w:rPr>
        <w:t xml:space="preserve">  </w:t>
      </w:r>
      <w:r w:rsidRPr="6697D202">
        <w:rPr>
          <w:rFonts w:ascii="Arial" w:eastAsia="Arial" w:hAnsi="Arial" w:cs="Arial"/>
          <w:sz w:val="22"/>
          <w:szCs w:val="22"/>
        </w:rPr>
        <w:t xml:space="preserve">The </w:t>
      </w:r>
      <w:r w:rsidR="7765133A" w:rsidRPr="6697D202">
        <w:rPr>
          <w:rFonts w:ascii="Arial" w:eastAsia="Arial" w:hAnsi="Arial" w:cs="Arial"/>
          <w:sz w:val="22"/>
          <w:szCs w:val="22"/>
        </w:rPr>
        <w:t>C</w:t>
      </w:r>
      <w:r w:rsidRPr="6697D202">
        <w:rPr>
          <w:rFonts w:ascii="Arial" w:eastAsia="Arial" w:hAnsi="Arial" w:cs="Arial"/>
          <w:sz w:val="22"/>
          <w:szCs w:val="22"/>
        </w:rPr>
        <w:t>ontractor shall install cones on all lane lines at the stop bar on each approach, R1-1 (36 in. minimum) “STOP” signs at the stop bar on each approach on the right side and on raised</w:t>
      </w:r>
      <w:r w:rsidR="58AC1C10" w:rsidRPr="6697D202">
        <w:rPr>
          <w:rFonts w:ascii="Arial" w:eastAsia="Arial" w:hAnsi="Arial" w:cs="Arial"/>
          <w:sz w:val="22"/>
          <w:szCs w:val="22"/>
        </w:rPr>
        <w:t xml:space="preserve"> </w:t>
      </w:r>
      <w:r w:rsidRPr="6697D202">
        <w:rPr>
          <w:rFonts w:ascii="Arial" w:eastAsia="Arial" w:hAnsi="Arial" w:cs="Arial"/>
          <w:sz w:val="22"/>
          <w:szCs w:val="22"/>
        </w:rPr>
        <w:t>medians (where applicable), and black on fluorescent orange “SIGNALS OUT AHEAD” warning signs followed by fluorescent orange W3-1 symbolic stop ahead warning signs on all approaches to the intersection.</w:t>
      </w:r>
    </w:p>
    <w:p w14:paraId="50CD5BF2" w14:textId="6F20A2A1" w:rsidR="0993049E" w:rsidRDefault="0993049E" w:rsidP="6697D202">
      <w:pPr>
        <w:spacing w:line="259" w:lineRule="auto"/>
        <w:rPr>
          <w:szCs w:val="22"/>
        </w:rPr>
      </w:pPr>
    </w:p>
    <w:p w14:paraId="00E08CF7" w14:textId="1563B84C" w:rsidR="0993049E" w:rsidRDefault="66CCBF0A" w:rsidP="6697D202">
      <w:pPr>
        <w:pStyle w:val="ListParagraph"/>
        <w:numPr>
          <w:ilvl w:val="1"/>
          <w:numId w:val="2"/>
        </w:numPr>
        <w:spacing w:line="259" w:lineRule="auto"/>
      </w:pPr>
      <w:r w:rsidRPr="6697D202">
        <w:rPr>
          <w:rFonts w:ascii="Arial" w:eastAsia="Arial" w:hAnsi="Arial" w:cs="Arial"/>
          <w:sz w:val="22"/>
          <w:szCs w:val="22"/>
        </w:rPr>
        <w:t>Temporary replacement of a damaged or knocked down mast arm pole assembly shall require construction of a full or partial span wire signal installation or other method approved by the Engineer to assure signal heads are located overhead and over traveled pavement.</w:t>
      </w:r>
      <w:r w:rsidR="2E4A3474" w:rsidRPr="6697D202">
        <w:rPr>
          <w:rFonts w:ascii="Arial" w:eastAsia="Arial" w:hAnsi="Arial" w:cs="Arial"/>
          <w:sz w:val="22"/>
          <w:szCs w:val="22"/>
        </w:rPr>
        <w:t xml:space="preserve">  </w:t>
      </w:r>
      <w:r w:rsidRPr="6697D202">
        <w:rPr>
          <w:rFonts w:ascii="Arial" w:eastAsia="Arial" w:hAnsi="Arial" w:cs="Arial"/>
          <w:sz w:val="22"/>
          <w:szCs w:val="22"/>
        </w:rPr>
        <w:t xml:space="preserve">Temporary replacement of mast arm mount signals with post mount signals </w:t>
      </w:r>
      <w:r w:rsidR="5BBD736D" w:rsidRPr="6697D202">
        <w:rPr>
          <w:rFonts w:ascii="Arial" w:eastAsia="Arial" w:hAnsi="Arial" w:cs="Arial"/>
          <w:sz w:val="22"/>
          <w:szCs w:val="22"/>
        </w:rPr>
        <w:t>is not</w:t>
      </w:r>
      <w:r w:rsidRPr="6697D202">
        <w:rPr>
          <w:rFonts w:ascii="Arial" w:eastAsia="Arial" w:hAnsi="Arial" w:cs="Arial"/>
          <w:sz w:val="22"/>
          <w:szCs w:val="22"/>
        </w:rPr>
        <w:t xml:space="preserve"> permitted.</w:t>
      </w:r>
    </w:p>
    <w:p w14:paraId="69A769CA" w14:textId="6BE2B2FC" w:rsidR="0993049E" w:rsidRDefault="0993049E" w:rsidP="6697D202">
      <w:pPr>
        <w:spacing w:line="259" w:lineRule="auto"/>
        <w:rPr>
          <w:szCs w:val="22"/>
        </w:rPr>
      </w:pPr>
    </w:p>
    <w:p w14:paraId="0E73D4E4" w14:textId="3523F958"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The Contractor shall provide the Engineer with two (2) 24</w:t>
      </w:r>
      <w:r w:rsidR="4DCAF602" w:rsidRPr="6697D202">
        <w:rPr>
          <w:rFonts w:ascii="Arial" w:eastAsia="Arial" w:hAnsi="Arial" w:cs="Arial"/>
          <w:sz w:val="22"/>
          <w:szCs w:val="22"/>
        </w:rPr>
        <w:t>-</w:t>
      </w:r>
      <w:r w:rsidRPr="6697D202">
        <w:rPr>
          <w:rFonts w:ascii="Arial" w:eastAsia="Arial" w:hAnsi="Arial" w:cs="Arial"/>
          <w:sz w:val="22"/>
          <w:szCs w:val="22"/>
        </w:rPr>
        <w:t>hour telephone numbers for the maintenance of the traffic signal installation and for emergency calls by the Engineer.</w:t>
      </w:r>
    </w:p>
    <w:p w14:paraId="3752C9DF" w14:textId="0E3DD29D" w:rsidR="0993049E" w:rsidRDefault="0993049E" w:rsidP="6697D202">
      <w:pPr>
        <w:spacing w:line="259" w:lineRule="auto"/>
        <w:rPr>
          <w:szCs w:val="22"/>
        </w:rPr>
      </w:pPr>
    </w:p>
    <w:p w14:paraId="1A1375AE" w14:textId="68AA6A26"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 xml:space="preserve">Traffic signal equipment which is lost, damaged, or not returned to the Department for any reason shall be replaced with new equipment meeting </w:t>
      </w:r>
      <w:r w:rsidRPr="6697D202">
        <w:rPr>
          <w:rFonts w:ascii="Arial" w:eastAsia="Arial" w:hAnsi="Arial" w:cs="Arial"/>
          <w:sz w:val="22"/>
          <w:szCs w:val="22"/>
        </w:rPr>
        <w:lastRenderedPageBreak/>
        <w:t>the requirements of the Standard Specifications and these special provisions.</w:t>
      </w:r>
    </w:p>
    <w:p w14:paraId="7C26DB07" w14:textId="460B3980" w:rsidR="0993049E" w:rsidRDefault="0993049E" w:rsidP="6697D202">
      <w:pPr>
        <w:spacing w:line="259" w:lineRule="auto"/>
        <w:rPr>
          <w:szCs w:val="22"/>
        </w:rPr>
      </w:pPr>
    </w:p>
    <w:p w14:paraId="082348F0" w14:textId="06AD5150"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The Contractor shall be fully responsible for the safe and efficient operation of the traffic signals and other equipment noted herein.</w:t>
      </w:r>
      <w:r w:rsidR="760BE5A6" w:rsidRPr="6697D202">
        <w:rPr>
          <w:rFonts w:ascii="Arial" w:eastAsia="Arial" w:hAnsi="Arial" w:cs="Arial"/>
          <w:sz w:val="22"/>
          <w:szCs w:val="22"/>
        </w:rPr>
        <w:t xml:space="preserve">  </w:t>
      </w:r>
      <w:r w:rsidRPr="6697D202">
        <w:rPr>
          <w:rFonts w:ascii="Arial" w:eastAsia="Arial" w:hAnsi="Arial" w:cs="Arial"/>
          <w:sz w:val="22"/>
          <w:szCs w:val="22"/>
        </w:rPr>
        <w:t xml:space="preserve">The Contractor shall respond to all emergency calls from the Department or others within one (1) hour after notification and provide immediate corrective action. </w:t>
      </w:r>
      <w:r w:rsidR="31849C33" w:rsidRPr="6697D202">
        <w:rPr>
          <w:rFonts w:ascii="Arial" w:eastAsia="Arial" w:hAnsi="Arial" w:cs="Arial"/>
          <w:sz w:val="22"/>
          <w:szCs w:val="22"/>
        </w:rPr>
        <w:t xml:space="preserve"> </w:t>
      </w:r>
      <w:r w:rsidRPr="6697D202">
        <w:rPr>
          <w:rFonts w:ascii="Arial" w:eastAsia="Arial" w:hAnsi="Arial" w:cs="Arial"/>
          <w:sz w:val="22"/>
          <w:szCs w:val="22"/>
        </w:rPr>
        <w:t>When equipment has been damaged or becomes faulty beyond repair, the Contractor shall replace it with new equipment meeting current District One traffic signal specifications.</w:t>
      </w:r>
      <w:r w:rsidR="521411D1" w:rsidRPr="6697D202">
        <w:rPr>
          <w:rFonts w:ascii="Arial" w:eastAsia="Arial" w:hAnsi="Arial" w:cs="Arial"/>
          <w:sz w:val="22"/>
          <w:szCs w:val="22"/>
        </w:rPr>
        <w:t xml:space="preserve">  </w:t>
      </w:r>
      <w:r w:rsidRPr="6697D202">
        <w:rPr>
          <w:rFonts w:ascii="Arial" w:eastAsia="Arial" w:hAnsi="Arial" w:cs="Arial"/>
          <w:sz w:val="22"/>
          <w:szCs w:val="22"/>
        </w:rPr>
        <w:t>The cost of furnishing and installing the replaced equipment shall be borne by the Contractor at no additional c</w:t>
      </w:r>
      <w:r w:rsidR="0067353D">
        <w:rPr>
          <w:rFonts w:ascii="Arial" w:eastAsia="Arial" w:hAnsi="Arial" w:cs="Arial"/>
          <w:sz w:val="22"/>
          <w:szCs w:val="22"/>
        </w:rPr>
        <w:t>ost</w:t>
      </w:r>
      <w:r w:rsidRPr="6697D202">
        <w:rPr>
          <w:rFonts w:ascii="Arial" w:eastAsia="Arial" w:hAnsi="Arial" w:cs="Arial"/>
          <w:sz w:val="22"/>
          <w:szCs w:val="22"/>
        </w:rPr>
        <w:t xml:space="preserve"> to the </w:t>
      </w:r>
      <w:r w:rsidR="0067353D">
        <w:rPr>
          <w:rFonts w:ascii="Arial" w:eastAsia="Arial" w:hAnsi="Arial" w:cs="Arial"/>
          <w:sz w:val="22"/>
          <w:szCs w:val="22"/>
        </w:rPr>
        <w:t>C</w:t>
      </w:r>
      <w:r w:rsidRPr="6697D202">
        <w:rPr>
          <w:rFonts w:ascii="Arial" w:eastAsia="Arial" w:hAnsi="Arial" w:cs="Arial"/>
          <w:sz w:val="22"/>
          <w:szCs w:val="22"/>
        </w:rPr>
        <w:t>ontract.</w:t>
      </w:r>
      <w:r w:rsidR="5CFAD614" w:rsidRPr="6697D202">
        <w:rPr>
          <w:rFonts w:ascii="Arial" w:eastAsia="Arial" w:hAnsi="Arial" w:cs="Arial"/>
          <w:sz w:val="22"/>
          <w:szCs w:val="22"/>
        </w:rPr>
        <w:t xml:space="preserve">  </w:t>
      </w:r>
      <w:r w:rsidRPr="6697D202">
        <w:rPr>
          <w:rFonts w:ascii="Arial" w:eastAsia="Arial" w:hAnsi="Arial" w:cs="Arial"/>
          <w:sz w:val="22"/>
          <w:szCs w:val="22"/>
        </w:rPr>
        <w:t>The Contractor may institute action to recover damages from a responsible third party.</w:t>
      </w:r>
      <w:r w:rsidR="7BC056A5" w:rsidRPr="6697D202">
        <w:rPr>
          <w:rFonts w:ascii="Arial" w:eastAsia="Arial" w:hAnsi="Arial" w:cs="Arial"/>
          <w:sz w:val="22"/>
          <w:szCs w:val="22"/>
        </w:rPr>
        <w:t xml:space="preserve">  </w:t>
      </w:r>
      <w:r w:rsidRPr="6697D202">
        <w:rPr>
          <w:rFonts w:ascii="Arial" w:eastAsia="Arial" w:hAnsi="Arial" w:cs="Arial"/>
          <w:sz w:val="22"/>
          <w:szCs w:val="22"/>
        </w:rPr>
        <w:t xml:space="preserve">If at any time the Contractor fails to perform all work as specified herein to keep the traffic signal installation in proper operating condition, or if the Engineer cannot contact the Contractor's designated personnel, the Engineer shall have the </w:t>
      </w:r>
      <w:r w:rsidR="54F47132" w:rsidRPr="6697D202">
        <w:rPr>
          <w:rFonts w:ascii="Arial" w:eastAsia="Arial" w:hAnsi="Arial" w:cs="Arial"/>
          <w:sz w:val="22"/>
          <w:szCs w:val="22"/>
        </w:rPr>
        <w:t>D</w:t>
      </w:r>
      <w:r w:rsidRPr="6697D202">
        <w:rPr>
          <w:rFonts w:ascii="Arial" w:eastAsia="Arial" w:hAnsi="Arial" w:cs="Arial"/>
          <w:sz w:val="22"/>
          <w:szCs w:val="22"/>
        </w:rPr>
        <w:t>e</w:t>
      </w:r>
      <w:r w:rsidR="54F47132" w:rsidRPr="6697D202">
        <w:rPr>
          <w:rFonts w:ascii="Arial" w:eastAsia="Arial" w:hAnsi="Arial" w:cs="Arial"/>
          <w:sz w:val="22"/>
          <w:szCs w:val="22"/>
        </w:rPr>
        <w:t>partment</w:t>
      </w:r>
      <w:r w:rsidRPr="6697D202">
        <w:rPr>
          <w:rFonts w:ascii="Arial" w:eastAsia="Arial" w:hAnsi="Arial" w:cs="Arial"/>
          <w:sz w:val="22"/>
          <w:szCs w:val="22"/>
        </w:rPr>
        <w:t>'s Electrical Maintenance Contractor perform the maintenance work.</w:t>
      </w:r>
      <w:r w:rsidR="45E92EF4" w:rsidRPr="6697D202">
        <w:rPr>
          <w:rFonts w:ascii="Arial" w:eastAsia="Arial" w:hAnsi="Arial" w:cs="Arial"/>
          <w:sz w:val="22"/>
          <w:szCs w:val="22"/>
        </w:rPr>
        <w:t xml:space="preserve">  </w:t>
      </w:r>
      <w:r w:rsidRPr="6697D202">
        <w:rPr>
          <w:rFonts w:ascii="Arial" w:eastAsia="Arial" w:hAnsi="Arial" w:cs="Arial"/>
          <w:sz w:val="22"/>
          <w:szCs w:val="22"/>
        </w:rPr>
        <w:t xml:space="preserve">The Contractor shall be responsible for </w:t>
      </w:r>
      <w:proofErr w:type="gramStart"/>
      <w:r w:rsidR="39FB9923" w:rsidRPr="6697D202">
        <w:rPr>
          <w:rFonts w:ascii="Arial" w:eastAsia="Arial" w:hAnsi="Arial" w:cs="Arial"/>
          <w:sz w:val="22"/>
          <w:szCs w:val="22"/>
        </w:rPr>
        <w:t>all</w:t>
      </w:r>
      <w:r w:rsidR="0067353D">
        <w:rPr>
          <w:rFonts w:ascii="Arial" w:eastAsia="Arial" w:hAnsi="Arial" w:cs="Arial"/>
          <w:sz w:val="22"/>
          <w:szCs w:val="22"/>
        </w:rPr>
        <w:t xml:space="preserve"> of</w:t>
      </w:r>
      <w:proofErr w:type="gramEnd"/>
      <w:r w:rsidR="323BD2A7" w:rsidRPr="6697D202">
        <w:rPr>
          <w:rFonts w:ascii="Arial" w:eastAsia="Arial" w:hAnsi="Arial" w:cs="Arial"/>
          <w:sz w:val="22"/>
          <w:szCs w:val="22"/>
        </w:rPr>
        <w:t xml:space="preserve"> </w:t>
      </w:r>
      <w:r w:rsidRPr="6697D202">
        <w:rPr>
          <w:rFonts w:ascii="Arial" w:eastAsia="Arial" w:hAnsi="Arial" w:cs="Arial"/>
          <w:sz w:val="22"/>
          <w:szCs w:val="22"/>
        </w:rPr>
        <w:t xml:space="preserve">the </w:t>
      </w:r>
      <w:r w:rsidR="4544AFCF" w:rsidRPr="6697D202">
        <w:rPr>
          <w:rFonts w:ascii="Arial" w:eastAsia="Arial" w:hAnsi="Arial" w:cs="Arial"/>
          <w:sz w:val="22"/>
          <w:szCs w:val="22"/>
        </w:rPr>
        <w:t>Department</w:t>
      </w:r>
      <w:r w:rsidRPr="6697D202">
        <w:rPr>
          <w:rFonts w:ascii="Arial" w:eastAsia="Arial" w:hAnsi="Arial" w:cs="Arial"/>
          <w:sz w:val="22"/>
          <w:szCs w:val="22"/>
        </w:rPr>
        <w:t>’s Electrical Maintenance Contractor’s costs and liquidated damages of $1</w:t>
      </w:r>
      <w:r w:rsidR="0067353D">
        <w:rPr>
          <w:rFonts w:ascii="Arial" w:eastAsia="Arial" w:hAnsi="Arial" w:cs="Arial"/>
          <w:sz w:val="22"/>
          <w:szCs w:val="22"/>
        </w:rPr>
        <w:t>,</w:t>
      </w:r>
      <w:r w:rsidRPr="6697D202">
        <w:rPr>
          <w:rFonts w:ascii="Arial" w:eastAsia="Arial" w:hAnsi="Arial" w:cs="Arial"/>
          <w:sz w:val="22"/>
          <w:szCs w:val="22"/>
        </w:rPr>
        <w:t>000 per day per occurrence.</w:t>
      </w:r>
      <w:r w:rsidR="24B76F6B" w:rsidRPr="6697D202">
        <w:rPr>
          <w:rFonts w:ascii="Arial" w:eastAsia="Arial" w:hAnsi="Arial" w:cs="Arial"/>
          <w:sz w:val="22"/>
          <w:szCs w:val="22"/>
        </w:rPr>
        <w:t xml:space="preserve">  </w:t>
      </w:r>
      <w:r w:rsidRPr="6697D202">
        <w:rPr>
          <w:rFonts w:ascii="Arial" w:eastAsia="Arial" w:hAnsi="Arial" w:cs="Arial"/>
          <w:sz w:val="22"/>
          <w:szCs w:val="22"/>
        </w:rPr>
        <w:t xml:space="preserve">The </w:t>
      </w:r>
      <w:r w:rsidR="7C1C57D8" w:rsidRPr="6697D202">
        <w:rPr>
          <w:rFonts w:ascii="Arial" w:eastAsia="Arial" w:hAnsi="Arial" w:cs="Arial"/>
          <w:sz w:val="22"/>
          <w:szCs w:val="22"/>
        </w:rPr>
        <w:t>D</w:t>
      </w:r>
      <w:r w:rsidRPr="6697D202">
        <w:rPr>
          <w:rFonts w:ascii="Arial" w:eastAsia="Arial" w:hAnsi="Arial" w:cs="Arial"/>
          <w:sz w:val="22"/>
          <w:szCs w:val="22"/>
        </w:rPr>
        <w:t>e</w:t>
      </w:r>
      <w:r w:rsidR="7C1C57D8" w:rsidRPr="6697D202">
        <w:rPr>
          <w:rFonts w:ascii="Arial" w:eastAsia="Arial" w:hAnsi="Arial" w:cs="Arial"/>
          <w:sz w:val="22"/>
          <w:szCs w:val="22"/>
        </w:rPr>
        <w:t>partment</w:t>
      </w:r>
      <w:r w:rsidRPr="6697D202">
        <w:rPr>
          <w:rFonts w:ascii="Arial" w:eastAsia="Arial" w:hAnsi="Arial" w:cs="Arial"/>
          <w:sz w:val="22"/>
          <w:szCs w:val="22"/>
        </w:rPr>
        <w:t>'s Electrical Maintenance Contractor shall bill the Contractor for the total cost of the work.</w:t>
      </w:r>
      <w:r w:rsidR="0FA20448" w:rsidRPr="6697D202">
        <w:rPr>
          <w:rFonts w:ascii="Arial" w:eastAsia="Arial" w:hAnsi="Arial" w:cs="Arial"/>
          <w:sz w:val="22"/>
          <w:szCs w:val="22"/>
        </w:rPr>
        <w:t xml:space="preserve">  </w:t>
      </w:r>
      <w:r w:rsidRPr="6697D202">
        <w:rPr>
          <w:rFonts w:ascii="Arial" w:eastAsia="Arial" w:hAnsi="Arial" w:cs="Arial"/>
          <w:sz w:val="22"/>
          <w:szCs w:val="22"/>
        </w:rPr>
        <w:t xml:space="preserve">The Contractor shall pay this bill within thirty (30) days of the date of receipt of the </w:t>
      </w:r>
      <w:proofErr w:type="gramStart"/>
      <w:r w:rsidRPr="6697D202">
        <w:rPr>
          <w:rFonts w:ascii="Arial" w:eastAsia="Arial" w:hAnsi="Arial" w:cs="Arial"/>
          <w:sz w:val="22"/>
          <w:szCs w:val="22"/>
        </w:rPr>
        <w:t>invoice</w:t>
      </w:r>
      <w:proofErr w:type="gramEnd"/>
      <w:r w:rsidRPr="6697D202">
        <w:rPr>
          <w:rFonts w:ascii="Arial" w:eastAsia="Arial" w:hAnsi="Arial" w:cs="Arial"/>
          <w:sz w:val="22"/>
          <w:szCs w:val="22"/>
        </w:rPr>
        <w:t xml:space="preserve"> or the cost of such work will be deducted from the amount due the Contractor.</w:t>
      </w:r>
      <w:r w:rsidR="470FCC7D" w:rsidRPr="6697D202">
        <w:rPr>
          <w:rFonts w:ascii="Arial" w:eastAsia="Arial" w:hAnsi="Arial" w:cs="Arial"/>
          <w:sz w:val="22"/>
          <w:szCs w:val="22"/>
        </w:rPr>
        <w:t xml:space="preserve">  </w:t>
      </w:r>
      <w:r w:rsidRPr="6697D202">
        <w:rPr>
          <w:rFonts w:ascii="Arial" w:eastAsia="Arial" w:hAnsi="Arial" w:cs="Arial"/>
          <w:sz w:val="22"/>
          <w:szCs w:val="22"/>
        </w:rPr>
        <w:t>The Contractor shall allow the Electrical Maintenance Contractor to inspect the traffic signal installation that has been transferred to the Contractor for maintenance.</w:t>
      </w:r>
      <w:r w:rsidR="66E65BD6" w:rsidRPr="6697D202">
        <w:rPr>
          <w:rFonts w:ascii="Arial" w:eastAsia="Arial" w:hAnsi="Arial" w:cs="Arial"/>
          <w:sz w:val="22"/>
          <w:szCs w:val="22"/>
        </w:rPr>
        <w:t xml:space="preserve">  </w:t>
      </w:r>
      <w:r w:rsidRPr="6697D202">
        <w:rPr>
          <w:rFonts w:ascii="Arial" w:eastAsia="Arial" w:hAnsi="Arial" w:cs="Arial"/>
          <w:sz w:val="22"/>
          <w:szCs w:val="22"/>
        </w:rPr>
        <w:t>Final replacement of damaged equipment must meet the approval of the Engineer prior to or at the time of final inspection, otherwise the traffic signal installation will not be accepted.</w:t>
      </w:r>
      <w:r w:rsidR="331613FB" w:rsidRPr="6697D202">
        <w:rPr>
          <w:rFonts w:ascii="Arial" w:eastAsia="Arial" w:hAnsi="Arial" w:cs="Arial"/>
          <w:sz w:val="22"/>
          <w:szCs w:val="22"/>
        </w:rPr>
        <w:t xml:space="preserve">  </w:t>
      </w:r>
      <w:r w:rsidRPr="6697D202">
        <w:rPr>
          <w:rFonts w:ascii="Arial" w:eastAsia="Arial" w:hAnsi="Arial" w:cs="Arial"/>
          <w:sz w:val="22"/>
          <w:szCs w:val="22"/>
        </w:rPr>
        <w:t>Cable splices outside the controller cabinet shall not be allowed</w:t>
      </w:r>
      <w:r w:rsidR="51ADF778" w:rsidRPr="6697D202">
        <w:rPr>
          <w:rFonts w:ascii="Arial" w:eastAsia="Arial" w:hAnsi="Arial" w:cs="Arial"/>
          <w:sz w:val="22"/>
          <w:szCs w:val="22"/>
        </w:rPr>
        <w:t xml:space="preserve">.  </w:t>
      </w:r>
      <w:r w:rsidRPr="6697D202">
        <w:rPr>
          <w:rFonts w:ascii="Arial" w:eastAsia="Arial" w:hAnsi="Arial" w:cs="Arial"/>
          <w:sz w:val="22"/>
          <w:szCs w:val="22"/>
        </w:rPr>
        <w:t>The Department may inspect any signalizing device on the Department’s highway system at any time without notification</w:t>
      </w:r>
      <w:r w:rsidR="0F2F0E98" w:rsidRPr="6697D202">
        <w:rPr>
          <w:rFonts w:ascii="Arial" w:eastAsia="Arial" w:hAnsi="Arial" w:cs="Arial"/>
          <w:sz w:val="22"/>
          <w:szCs w:val="22"/>
        </w:rPr>
        <w:t xml:space="preserve">.  </w:t>
      </w:r>
      <w:r w:rsidRPr="6697D202">
        <w:rPr>
          <w:rFonts w:ascii="Arial" w:eastAsia="Arial" w:hAnsi="Arial" w:cs="Arial"/>
          <w:sz w:val="22"/>
          <w:szCs w:val="22"/>
        </w:rPr>
        <w:t>The Contractor shall not install padlocks on traffic signal cabinets or otherwise restrict the Department’s access to the cabinet or controller.</w:t>
      </w:r>
    </w:p>
    <w:p w14:paraId="0D2E5648" w14:textId="2AA97A52" w:rsidR="0993049E" w:rsidRDefault="0993049E" w:rsidP="6697D202">
      <w:pPr>
        <w:spacing w:line="259" w:lineRule="auto"/>
        <w:rPr>
          <w:szCs w:val="22"/>
        </w:rPr>
      </w:pPr>
    </w:p>
    <w:p w14:paraId="09E67102" w14:textId="5CFD5D3C"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Any proposed activity in the vicinity of a highway-rail grade crossing must adhere to the guidelines set forth in the current edition of the Manual on Uniform Traffic Control Devices (MUTCD) regarding work in temporary traffic control zones in the vicinity of highway-rail grade crossings which states that lane restrictions, flagging, or other operations shall not create conditions where vehicles can be queued across the railroad tracks.</w:t>
      </w:r>
      <w:r w:rsidR="06C017A1" w:rsidRPr="6697D202">
        <w:rPr>
          <w:rFonts w:ascii="Arial" w:eastAsia="Arial" w:hAnsi="Arial" w:cs="Arial"/>
          <w:sz w:val="22"/>
          <w:szCs w:val="22"/>
        </w:rPr>
        <w:t xml:space="preserve">  </w:t>
      </w:r>
      <w:r w:rsidRPr="6697D202">
        <w:rPr>
          <w:rFonts w:ascii="Arial" w:eastAsia="Arial" w:hAnsi="Arial" w:cs="Arial"/>
          <w:sz w:val="22"/>
          <w:szCs w:val="22"/>
        </w:rPr>
        <w:t xml:space="preserve">If the queuing of vehicles across the tracks cannot be avoided, a uniformed law enforcement officer or flagger shall be provided at the crossing to prevent </w:t>
      </w:r>
      <w:r w:rsidRPr="6697D202">
        <w:rPr>
          <w:rFonts w:ascii="Arial" w:eastAsia="Arial" w:hAnsi="Arial" w:cs="Arial"/>
          <w:sz w:val="22"/>
          <w:szCs w:val="22"/>
        </w:rPr>
        <w:lastRenderedPageBreak/>
        <w:t>vehicles from stopping on the tracks, even if automatic warning devices are in place.</w:t>
      </w:r>
    </w:p>
    <w:p w14:paraId="085C6DC8" w14:textId="7CC74A91" w:rsidR="0993049E" w:rsidRDefault="0993049E" w:rsidP="6697D202">
      <w:pPr>
        <w:spacing w:line="259" w:lineRule="auto"/>
        <w:rPr>
          <w:szCs w:val="22"/>
        </w:rPr>
      </w:pPr>
    </w:p>
    <w:p w14:paraId="6C4366FF" w14:textId="7F9CEC32" w:rsidR="0993049E" w:rsidRDefault="66CCBF0A" w:rsidP="6697D202">
      <w:pPr>
        <w:pStyle w:val="ListParagraph"/>
        <w:numPr>
          <w:ilvl w:val="1"/>
          <w:numId w:val="2"/>
        </w:numPr>
        <w:spacing w:line="259" w:lineRule="auto"/>
        <w:rPr>
          <w:rFonts w:ascii="Arial" w:hAnsi="Arial"/>
          <w:sz w:val="22"/>
          <w:szCs w:val="22"/>
        </w:rPr>
      </w:pPr>
      <w:r w:rsidRPr="6697D202">
        <w:rPr>
          <w:rFonts w:ascii="Arial" w:eastAsia="Arial" w:hAnsi="Arial" w:cs="Arial"/>
          <w:sz w:val="22"/>
          <w:szCs w:val="22"/>
        </w:rPr>
        <w:t>The Contractor shall be responsible to clear snow, ice, dirt, debris, vegetation, temporary fence, or other condition that obstructs visibility of any traffic signal display or access to traffic signal equipment.</w:t>
      </w:r>
    </w:p>
    <w:p w14:paraId="64629D8A" w14:textId="56D133AC" w:rsidR="0993049E" w:rsidRDefault="0993049E" w:rsidP="6697D202">
      <w:pPr>
        <w:spacing w:line="259" w:lineRule="auto"/>
        <w:rPr>
          <w:szCs w:val="22"/>
        </w:rPr>
      </w:pPr>
    </w:p>
    <w:p w14:paraId="65F99990" w14:textId="02772187" w:rsidR="0993049E" w:rsidRDefault="66CCBF0A" w:rsidP="6697D202">
      <w:pPr>
        <w:pStyle w:val="ListParagraph"/>
        <w:numPr>
          <w:ilvl w:val="1"/>
          <w:numId w:val="2"/>
        </w:numPr>
        <w:spacing w:line="259" w:lineRule="auto"/>
        <w:rPr>
          <w:rFonts w:ascii="Arial" w:eastAsia="Arial" w:hAnsi="Arial" w:cs="Arial"/>
          <w:sz w:val="22"/>
          <w:szCs w:val="22"/>
        </w:rPr>
      </w:pPr>
      <w:r w:rsidRPr="6697D202">
        <w:rPr>
          <w:rFonts w:ascii="Arial" w:eastAsia="Arial" w:hAnsi="Arial" w:cs="Arial"/>
          <w:sz w:val="22"/>
          <w:szCs w:val="22"/>
        </w:rPr>
        <w:t>The Contractor shall maintain the traffic signal in normal operation during</w:t>
      </w:r>
      <w:r w:rsidR="33B69FAE" w:rsidRPr="6697D202">
        <w:rPr>
          <w:rFonts w:ascii="Arial" w:eastAsia="Arial" w:hAnsi="Arial" w:cs="Arial"/>
          <w:sz w:val="22"/>
          <w:szCs w:val="22"/>
        </w:rPr>
        <w:t xml:space="preserve"> </w:t>
      </w:r>
      <w:r w:rsidRPr="6697D202">
        <w:rPr>
          <w:rFonts w:ascii="Arial" w:eastAsia="Arial" w:hAnsi="Arial" w:cs="Arial"/>
          <w:sz w:val="22"/>
          <w:szCs w:val="22"/>
        </w:rPr>
        <w:t>any loss of utility or battery backup power.</w:t>
      </w:r>
      <w:r w:rsidR="47A66BB1" w:rsidRPr="6697D202">
        <w:rPr>
          <w:rFonts w:ascii="Arial" w:eastAsia="Arial" w:hAnsi="Arial" w:cs="Arial"/>
          <w:sz w:val="22"/>
          <w:szCs w:val="22"/>
        </w:rPr>
        <w:t xml:space="preserve">  </w:t>
      </w:r>
      <w:r w:rsidRPr="6697D202">
        <w:rPr>
          <w:rFonts w:ascii="Arial" w:eastAsia="Arial" w:hAnsi="Arial" w:cs="Arial"/>
          <w:sz w:val="22"/>
          <w:szCs w:val="22"/>
        </w:rPr>
        <w:t>Temporary power to the traffic signal must meet applicable NEC and OSHA guidelines and may include portable generators and/or replacement batteries.</w:t>
      </w:r>
      <w:r w:rsidR="6F5B2534" w:rsidRPr="6697D202">
        <w:rPr>
          <w:rFonts w:ascii="Arial" w:eastAsia="Arial" w:hAnsi="Arial" w:cs="Arial"/>
          <w:sz w:val="22"/>
          <w:szCs w:val="22"/>
        </w:rPr>
        <w:t xml:space="preserve">  </w:t>
      </w:r>
      <w:r w:rsidRPr="6697D202">
        <w:rPr>
          <w:rFonts w:ascii="Arial" w:eastAsia="Arial" w:hAnsi="Arial" w:cs="Arial"/>
          <w:sz w:val="22"/>
          <w:szCs w:val="22"/>
        </w:rPr>
        <w:t xml:space="preserve">Temporary power shall not be paid for separately but shall be included in the </w:t>
      </w:r>
      <w:r w:rsidR="6A9B52DA" w:rsidRPr="6697D202">
        <w:rPr>
          <w:rFonts w:ascii="Arial" w:eastAsia="Arial" w:hAnsi="Arial" w:cs="Arial"/>
          <w:sz w:val="22"/>
          <w:szCs w:val="22"/>
        </w:rPr>
        <w:t>C</w:t>
      </w:r>
      <w:r w:rsidRPr="6697D202">
        <w:rPr>
          <w:rFonts w:ascii="Arial" w:eastAsia="Arial" w:hAnsi="Arial" w:cs="Arial"/>
          <w:sz w:val="22"/>
          <w:szCs w:val="22"/>
        </w:rPr>
        <w:t>ontract</w:t>
      </w:r>
      <w:r w:rsidR="7B7850E0" w:rsidRPr="6697D202">
        <w:rPr>
          <w:rFonts w:ascii="Arial" w:eastAsia="Arial" w:hAnsi="Arial" w:cs="Arial"/>
          <w:sz w:val="22"/>
          <w:szCs w:val="22"/>
        </w:rPr>
        <w:t>.</w:t>
      </w:r>
    </w:p>
    <w:p w14:paraId="6337ADE7" w14:textId="3AE912FD" w:rsidR="0993049E" w:rsidRDefault="0993049E" w:rsidP="6697D202">
      <w:pPr>
        <w:spacing w:line="259" w:lineRule="auto"/>
        <w:rPr>
          <w:szCs w:val="22"/>
        </w:rPr>
      </w:pPr>
    </w:p>
    <w:p w14:paraId="6C880D5D" w14:textId="5F0D20E4" w:rsidR="0993049E" w:rsidRDefault="66CCBF0A" w:rsidP="6697D202">
      <w:pPr>
        <w:pStyle w:val="ListParagraph"/>
        <w:numPr>
          <w:ilvl w:val="0"/>
          <w:numId w:val="2"/>
        </w:numPr>
        <w:spacing w:line="259" w:lineRule="auto"/>
        <w:rPr>
          <w:rFonts w:ascii="Arial" w:hAnsi="Arial"/>
          <w:sz w:val="22"/>
          <w:szCs w:val="22"/>
        </w:rPr>
      </w:pPr>
      <w:r w:rsidRPr="6697D202">
        <w:rPr>
          <w:rFonts w:ascii="Arial" w:eastAsia="Arial" w:hAnsi="Arial" w:cs="Arial"/>
          <w:sz w:val="22"/>
          <w:szCs w:val="22"/>
        </w:rPr>
        <w:t>Basis of Payment.</w:t>
      </w:r>
      <w:r w:rsidR="659C9131" w:rsidRPr="6697D202">
        <w:rPr>
          <w:rFonts w:ascii="Arial" w:eastAsia="Arial" w:hAnsi="Arial" w:cs="Arial"/>
          <w:sz w:val="22"/>
          <w:szCs w:val="22"/>
        </w:rPr>
        <w:t xml:space="preserve">  </w:t>
      </w:r>
      <w:r w:rsidRPr="6697D202">
        <w:rPr>
          <w:rFonts w:ascii="Arial" w:eastAsia="Arial" w:hAnsi="Arial" w:cs="Arial"/>
          <w:sz w:val="22"/>
          <w:szCs w:val="22"/>
        </w:rPr>
        <w:t xml:space="preserve">This work will be paid for at the </w:t>
      </w:r>
      <w:r w:rsidR="00FF6103">
        <w:rPr>
          <w:rFonts w:ascii="Arial" w:eastAsia="Arial" w:hAnsi="Arial" w:cs="Arial"/>
          <w:sz w:val="22"/>
          <w:szCs w:val="22"/>
        </w:rPr>
        <w:t>C</w:t>
      </w:r>
      <w:r w:rsidRPr="6697D202">
        <w:rPr>
          <w:rFonts w:ascii="Arial" w:eastAsia="Arial" w:hAnsi="Arial" w:cs="Arial"/>
          <w:sz w:val="22"/>
          <w:szCs w:val="22"/>
        </w:rPr>
        <w:t>ontract unit price per each for MAINTENANCE OF EXISTING TRAFFIC SIGNAL INSTALLATION, TEMPORARY TRAFFIC SIGNAL INSTALLATION, TEMPORARY BRIDGE TRAFFIC SIGNAL INSTALLATION, or TEMPORARY PORTABLE BRIDGE TRAFFIC SIGNAL INSTALLATION.</w:t>
      </w:r>
      <w:r w:rsidR="0FDCE3A2" w:rsidRPr="6697D202">
        <w:rPr>
          <w:rFonts w:ascii="Arial" w:eastAsia="Arial" w:hAnsi="Arial" w:cs="Arial"/>
          <w:sz w:val="22"/>
          <w:szCs w:val="22"/>
        </w:rPr>
        <w:t xml:space="preserve">  </w:t>
      </w:r>
      <w:r w:rsidRPr="6697D202">
        <w:rPr>
          <w:rFonts w:ascii="Arial" w:eastAsia="Arial" w:hAnsi="Arial" w:cs="Arial"/>
          <w:sz w:val="22"/>
          <w:szCs w:val="22"/>
        </w:rPr>
        <w:t>Each location will be paid for separately.</w:t>
      </w:r>
      <w:r w:rsidR="55840E10" w:rsidRPr="6697D202">
        <w:rPr>
          <w:rFonts w:ascii="Arial" w:eastAsia="Arial" w:hAnsi="Arial" w:cs="Arial"/>
          <w:sz w:val="22"/>
          <w:szCs w:val="22"/>
        </w:rPr>
        <w:t xml:space="preserve">  </w:t>
      </w:r>
      <w:r w:rsidRPr="6697D202">
        <w:rPr>
          <w:rFonts w:ascii="Arial" w:eastAsia="Arial" w:hAnsi="Arial" w:cs="Arial"/>
          <w:sz w:val="22"/>
          <w:szCs w:val="22"/>
        </w:rPr>
        <w:t>Maintenance of a</w:t>
      </w:r>
      <w:r w:rsidR="33AC967A" w:rsidRPr="6697D202">
        <w:rPr>
          <w:rFonts w:ascii="Arial" w:eastAsia="Arial" w:hAnsi="Arial" w:cs="Arial"/>
          <w:sz w:val="22"/>
          <w:szCs w:val="22"/>
        </w:rPr>
        <w:t xml:space="preserve"> </w:t>
      </w:r>
      <w:r w:rsidRPr="6697D202">
        <w:rPr>
          <w:rFonts w:ascii="Arial" w:eastAsia="Arial" w:hAnsi="Arial" w:cs="Arial"/>
          <w:sz w:val="22"/>
          <w:szCs w:val="22"/>
        </w:rPr>
        <w:t xml:space="preserve">flashing beacon shall be paid for at the </w:t>
      </w:r>
      <w:r w:rsidR="00FF6103">
        <w:rPr>
          <w:rFonts w:ascii="Arial" w:eastAsia="Arial" w:hAnsi="Arial" w:cs="Arial"/>
          <w:sz w:val="22"/>
          <w:szCs w:val="22"/>
        </w:rPr>
        <w:t>C</w:t>
      </w:r>
      <w:r w:rsidRPr="6697D202">
        <w:rPr>
          <w:rFonts w:ascii="Arial" w:eastAsia="Arial" w:hAnsi="Arial" w:cs="Arial"/>
          <w:sz w:val="22"/>
          <w:szCs w:val="22"/>
        </w:rPr>
        <w:t>ontract unit price for MAINTENANCE OF EXISTING FLASHING BEACON INSTALLATION.</w:t>
      </w:r>
      <w:r w:rsidR="4B559A2E" w:rsidRPr="6697D202">
        <w:rPr>
          <w:rFonts w:ascii="Arial" w:eastAsia="Arial" w:hAnsi="Arial" w:cs="Arial"/>
          <w:sz w:val="22"/>
          <w:szCs w:val="22"/>
        </w:rPr>
        <w:t xml:space="preserve">  </w:t>
      </w:r>
      <w:r w:rsidRPr="6697D202">
        <w:rPr>
          <w:rFonts w:ascii="Arial" w:eastAsia="Arial" w:hAnsi="Arial" w:cs="Arial"/>
          <w:sz w:val="22"/>
          <w:szCs w:val="22"/>
        </w:rPr>
        <w:t>Each flashing beacon will be paid for separately.</w:t>
      </w:r>
    </w:p>
    <w:p w14:paraId="1299C43A" w14:textId="77777777" w:rsidR="00810602" w:rsidRPr="00512229" w:rsidRDefault="00810602" w:rsidP="6697D2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cs="Arial"/>
          <w:sz w:val="22"/>
          <w:szCs w:val="22"/>
          <w:u w:val="single"/>
        </w:rPr>
      </w:pPr>
    </w:p>
    <w:p w14:paraId="0E771772" w14:textId="77777777" w:rsidR="005B53E6" w:rsidRPr="00512229" w:rsidRDefault="53C8F328" w:rsidP="6697D202">
      <w:pPr>
        <w:rPr>
          <w:rFonts w:cs="Arial"/>
          <w:u w:val="single"/>
        </w:rPr>
      </w:pPr>
      <w:r w:rsidRPr="35EF07D8">
        <w:rPr>
          <w:rFonts w:cs="Arial"/>
          <w:u w:val="single"/>
        </w:rPr>
        <w:t>Damage to Traffic Signal System.</w:t>
      </w:r>
    </w:p>
    <w:p w14:paraId="7566789A" w14:textId="452C3595" w:rsidR="005B53E6" w:rsidRPr="00D56762" w:rsidRDefault="3865D373" w:rsidP="6697D202">
      <w:pPr>
        <w:rPr>
          <w:rFonts w:cs="Arial"/>
        </w:rPr>
      </w:pPr>
      <w:r w:rsidRPr="35EF07D8">
        <w:rPr>
          <w:rFonts w:cs="Arial"/>
        </w:rPr>
        <w:t>Add the following to Article 801.12(b) of the Standard Specifications</w:t>
      </w:r>
      <w:r w:rsidR="39A73D0A" w:rsidRPr="35EF07D8">
        <w:rPr>
          <w:rFonts w:cs="Arial"/>
        </w:rPr>
        <w:t>:</w:t>
      </w:r>
    </w:p>
    <w:p w14:paraId="4DDBEF00" w14:textId="77777777" w:rsidR="005B53E6" w:rsidRPr="00512229" w:rsidRDefault="005B53E6" w:rsidP="6697D202">
      <w:pPr>
        <w:rPr>
          <w:rFonts w:cs="Arial"/>
        </w:rPr>
      </w:pPr>
    </w:p>
    <w:p w14:paraId="3BB023C7" w14:textId="3D462C2D" w:rsidR="00281C79" w:rsidRDefault="6AAF6F66" w:rsidP="6697D202">
      <w:pPr>
        <w:ind w:left="720"/>
        <w:rPr>
          <w:rFonts w:cs="Arial"/>
          <w:strike/>
        </w:rPr>
      </w:pPr>
      <w:r w:rsidRPr="6697D202">
        <w:rPr>
          <w:rFonts w:cs="Arial"/>
        </w:rPr>
        <w:t>“</w:t>
      </w:r>
      <w:r w:rsidR="6C2E48B0" w:rsidRPr="6697D202">
        <w:rPr>
          <w:rFonts w:cs="Arial"/>
        </w:rPr>
        <w:t>Any</w:t>
      </w:r>
      <w:r w:rsidR="7B85EE61" w:rsidRPr="6697D202">
        <w:rPr>
          <w:rFonts w:cs="Arial"/>
        </w:rPr>
        <w:t xml:space="preserve"> traffic signal control equipment</w:t>
      </w:r>
      <w:r w:rsidR="6C2E48B0" w:rsidRPr="6697D202">
        <w:rPr>
          <w:rFonts w:cs="Arial"/>
        </w:rPr>
        <w:t xml:space="preserve"> </w:t>
      </w:r>
      <w:r w:rsidR="0A0A0BE6" w:rsidRPr="6697D202">
        <w:rPr>
          <w:rFonts w:cs="Arial"/>
        </w:rPr>
        <w:t xml:space="preserve">that is </w:t>
      </w:r>
      <w:r w:rsidR="6C2E48B0" w:rsidRPr="6697D202">
        <w:rPr>
          <w:rFonts w:cs="Arial"/>
        </w:rPr>
        <w:t xml:space="preserve">damaged </w:t>
      </w:r>
      <w:r w:rsidR="7269E98A" w:rsidRPr="6697D202">
        <w:rPr>
          <w:rFonts w:cs="Arial"/>
        </w:rPr>
        <w:t xml:space="preserve">and </w:t>
      </w:r>
      <w:r w:rsidR="6C2E48B0" w:rsidRPr="6697D202">
        <w:rPr>
          <w:rFonts w:cs="Arial"/>
        </w:rPr>
        <w:t>n</w:t>
      </w:r>
      <w:r w:rsidR="63BE96E6" w:rsidRPr="6697D202">
        <w:rPr>
          <w:rFonts w:cs="Arial"/>
        </w:rPr>
        <w:t>on</w:t>
      </w:r>
      <w:r w:rsidR="211C48CA" w:rsidRPr="6697D202">
        <w:rPr>
          <w:rFonts w:cs="Arial"/>
        </w:rPr>
        <w:t>-</w:t>
      </w:r>
      <w:r w:rsidR="63BE96E6" w:rsidRPr="6697D202">
        <w:rPr>
          <w:rFonts w:cs="Arial"/>
        </w:rPr>
        <w:t>repairable</w:t>
      </w:r>
      <w:r w:rsidR="0E3ED55B" w:rsidRPr="6697D202">
        <w:rPr>
          <w:rFonts w:cs="Arial"/>
        </w:rPr>
        <w:t xml:space="preserve"> </w:t>
      </w:r>
      <w:r w:rsidR="43C977D3" w:rsidRPr="6697D202">
        <w:rPr>
          <w:rFonts w:cs="Arial"/>
        </w:rPr>
        <w:t xml:space="preserve">or </w:t>
      </w:r>
      <w:r w:rsidR="63BE96E6" w:rsidRPr="6697D202">
        <w:rPr>
          <w:rFonts w:cs="Arial"/>
        </w:rPr>
        <w:t>n</w:t>
      </w:r>
      <w:r w:rsidR="6C2E48B0" w:rsidRPr="6697D202">
        <w:rPr>
          <w:rFonts w:cs="Arial"/>
        </w:rPr>
        <w:t>ot operating properly from any cause shall be rep</w:t>
      </w:r>
      <w:r w:rsidR="1E4EC9B5" w:rsidRPr="6697D202">
        <w:rPr>
          <w:rFonts w:cs="Arial"/>
        </w:rPr>
        <w:t>laced</w:t>
      </w:r>
      <w:r w:rsidR="6C2E48B0" w:rsidRPr="6697D202">
        <w:rPr>
          <w:rFonts w:cs="Arial"/>
        </w:rPr>
        <w:t xml:space="preserve"> with new equipment</w:t>
      </w:r>
      <w:r w:rsidR="1E4EC9B5" w:rsidRPr="6697D202">
        <w:rPr>
          <w:rFonts w:cs="Arial"/>
        </w:rPr>
        <w:t xml:space="preserve"> meeting current District One traffic signal specifications</w:t>
      </w:r>
      <w:r w:rsidR="6C2E48B0" w:rsidRPr="6697D202">
        <w:rPr>
          <w:rFonts w:cs="Arial"/>
        </w:rPr>
        <w:t xml:space="preserve"> </w:t>
      </w:r>
      <w:r w:rsidR="1E4EC9B5" w:rsidRPr="6697D202">
        <w:rPr>
          <w:rFonts w:cs="Arial"/>
        </w:rPr>
        <w:t xml:space="preserve">and </w:t>
      </w:r>
      <w:r w:rsidR="6C2E48B0" w:rsidRPr="6697D202">
        <w:rPr>
          <w:rFonts w:cs="Arial"/>
        </w:rPr>
        <w:t>provided by the Contractor at no additional cost to the Contract and</w:t>
      </w:r>
      <w:r w:rsidR="065E2E7E" w:rsidRPr="6697D202">
        <w:rPr>
          <w:rFonts w:cs="Arial"/>
        </w:rPr>
        <w:t>/</w:t>
      </w:r>
      <w:r w:rsidR="6C2E48B0" w:rsidRPr="6697D202">
        <w:rPr>
          <w:rFonts w:cs="Arial"/>
        </w:rPr>
        <w:t>or owner of the traffic signal system, all as approved by the Engineer.  Final replacement of damaged equipment must meet the approval of the Engineer prior to or at the time of final inspection</w:t>
      </w:r>
      <w:r w:rsidR="1B78721A" w:rsidRPr="6697D202">
        <w:rPr>
          <w:rFonts w:cs="Arial"/>
        </w:rPr>
        <w:t>.</w:t>
      </w:r>
      <w:r w:rsidR="62B80596" w:rsidRPr="6697D202">
        <w:rPr>
          <w:rFonts w:cs="Arial"/>
        </w:rPr>
        <w:t xml:space="preserve">  </w:t>
      </w:r>
      <w:r w:rsidR="3D6E60C1" w:rsidRPr="6697D202">
        <w:rPr>
          <w:rFonts w:eastAsia="Arial" w:cs="Arial"/>
          <w:szCs w:val="22"/>
        </w:rPr>
        <w:t>Repair or replace any</w:t>
      </w:r>
      <w:r w:rsidR="19AD06F6" w:rsidRPr="6697D202">
        <w:rPr>
          <w:rFonts w:eastAsia="Arial" w:cs="Arial"/>
          <w:szCs w:val="22"/>
        </w:rPr>
        <w:t xml:space="preserve"> </w:t>
      </w:r>
      <w:r w:rsidR="3D6E60C1" w:rsidRPr="6697D202">
        <w:rPr>
          <w:rFonts w:eastAsia="Arial" w:cs="Arial"/>
          <w:szCs w:val="22"/>
        </w:rPr>
        <w:t xml:space="preserve">equipment damaged within the time shown in the </w:t>
      </w:r>
      <w:r w:rsidR="23DB9E7C" w:rsidRPr="6697D202">
        <w:rPr>
          <w:rFonts w:eastAsia="Arial" w:cs="Arial"/>
          <w:szCs w:val="22"/>
        </w:rPr>
        <w:t>t</w:t>
      </w:r>
      <w:r w:rsidR="3D6E60C1" w:rsidRPr="6697D202">
        <w:rPr>
          <w:rFonts w:eastAsia="Arial" w:cs="Arial"/>
          <w:szCs w:val="22"/>
        </w:rPr>
        <w:t>able below</w:t>
      </w:r>
      <w:r w:rsidR="3D9DEBD8" w:rsidRPr="6697D202">
        <w:rPr>
          <w:rFonts w:eastAsia="Arial" w:cs="Arial"/>
          <w:szCs w:val="22"/>
        </w:rPr>
        <w:t>:</w:t>
      </w:r>
    </w:p>
    <w:p w14:paraId="501F9B71" w14:textId="56AECD98" w:rsidR="1CD731B4" w:rsidRDefault="1CD731B4" w:rsidP="6697D202">
      <w:pPr>
        <w:rPr>
          <w:rFonts w:eastAsia="Arial" w:cs="Arial"/>
          <w:szCs w:val="22"/>
        </w:rPr>
      </w:pPr>
    </w:p>
    <w:tbl>
      <w:tblPr>
        <w:tblW w:w="0" w:type="auto"/>
        <w:jc w:val="center"/>
        <w:tblLayout w:type="fixed"/>
        <w:tblLook w:val="01E0" w:firstRow="1" w:lastRow="1" w:firstColumn="1" w:lastColumn="1" w:noHBand="0" w:noVBand="0"/>
      </w:tblPr>
      <w:tblGrid>
        <w:gridCol w:w="4440"/>
        <w:gridCol w:w="1350"/>
        <w:gridCol w:w="1710"/>
        <w:gridCol w:w="1545"/>
      </w:tblGrid>
      <w:tr w:rsidR="1CD731B4" w14:paraId="02E3CF17" w14:textId="77777777" w:rsidTr="0067353D">
        <w:trPr>
          <w:trHeight w:val="690"/>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AF6311" w14:textId="0D6A6720" w:rsidR="1CD731B4" w:rsidRPr="0067353D" w:rsidRDefault="0067353D" w:rsidP="0067353D">
            <w:pPr>
              <w:jc w:val="center"/>
              <w:rPr>
                <w:rFonts w:eastAsia="Arial" w:cs="Arial"/>
                <w:sz w:val="17"/>
                <w:szCs w:val="17"/>
              </w:rPr>
            </w:pPr>
            <w:r>
              <w:rPr>
                <w:rFonts w:eastAsia="Arial" w:cs="Arial"/>
                <w:szCs w:val="22"/>
              </w:rPr>
              <w:t>ITEM</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2444FF" w14:textId="15C3BA86" w:rsidR="1CD731B4" w:rsidRDefault="5DE22F51" w:rsidP="0067353D">
            <w:pPr>
              <w:jc w:val="center"/>
              <w:rPr>
                <w:rFonts w:eastAsia="Arial" w:cs="Arial"/>
                <w:sz w:val="20"/>
              </w:rPr>
            </w:pPr>
            <w:r w:rsidRPr="6697D202">
              <w:rPr>
                <w:rFonts w:eastAsia="Arial" w:cs="Arial"/>
                <w:sz w:val="20"/>
              </w:rPr>
              <w:t>RESPONS</w:t>
            </w:r>
            <w:r w:rsidR="0067353D">
              <w:rPr>
                <w:rFonts w:eastAsia="Arial" w:cs="Arial"/>
                <w:sz w:val="20"/>
              </w:rPr>
              <w:t xml:space="preserve">E </w:t>
            </w:r>
            <w:r w:rsidRPr="6697D202">
              <w:rPr>
                <w:rFonts w:eastAsia="Arial" w:cs="Arial"/>
                <w:sz w:val="20"/>
              </w:rPr>
              <w:t>TIME</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3588EA" w14:textId="2FE14B42" w:rsidR="1CD731B4" w:rsidRDefault="5DE22F51" w:rsidP="0067353D">
            <w:pPr>
              <w:jc w:val="center"/>
              <w:rPr>
                <w:rFonts w:eastAsia="Arial" w:cs="Arial"/>
                <w:sz w:val="20"/>
              </w:rPr>
            </w:pPr>
            <w:r w:rsidRPr="6697D202">
              <w:rPr>
                <w:rFonts w:eastAsia="Arial" w:cs="Arial"/>
                <w:sz w:val="20"/>
              </w:rPr>
              <w:t>SERVICE RESTORATION</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AB5B6AE" w14:textId="30EB5030" w:rsidR="1CD731B4" w:rsidRDefault="5DE22F51" w:rsidP="0067353D">
            <w:pPr>
              <w:jc w:val="center"/>
              <w:rPr>
                <w:rFonts w:eastAsia="Arial" w:cs="Arial"/>
                <w:sz w:val="20"/>
              </w:rPr>
            </w:pPr>
            <w:r w:rsidRPr="6697D202">
              <w:rPr>
                <w:rFonts w:eastAsia="Arial" w:cs="Arial"/>
                <w:sz w:val="20"/>
              </w:rPr>
              <w:t>PERMANENTREPAIR</w:t>
            </w:r>
            <w:r w:rsidR="0067353D">
              <w:rPr>
                <w:rFonts w:eastAsia="Arial" w:cs="Arial"/>
                <w:sz w:val="20"/>
              </w:rPr>
              <w:t xml:space="preserve"> </w:t>
            </w:r>
            <w:r w:rsidRPr="6697D202">
              <w:rPr>
                <w:rFonts w:eastAsia="Arial" w:cs="Arial"/>
                <w:sz w:val="20"/>
              </w:rPr>
              <w:t>(calendar</w:t>
            </w:r>
            <w:r w:rsidR="0067353D">
              <w:rPr>
                <w:rFonts w:eastAsia="Arial" w:cs="Arial"/>
                <w:sz w:val="20"/>
              </w:rPr>
              <w:t xml:space="preserve"> </w:t>
            </w:r>
            <w:r w:rsidRPr="6697D202">
              <w:rPr>
                <w:rFonts w:eastAsia="Arial" w:cs="Arial"/>
                <w:sz w:val="20"/>
              </w:rPr>
              <w:t>days)</w:t>
            </w:r>
          </w:p>
        </w:tc>
      </w:tr>
      <w:tr w:rsidR="1CD731B4" w14:paraId="75D11191"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797E31" w14:textId="28100A8C" w:rsidR="1CD731B4" w:rsidRDefault="5DE22F51" w:rsidP="6697D202">
            <w:pPr>
              <w:rPr>
                <w:rFonts w:eastAsia="Arial" w:cs="Arial"/>
                <w:sz w:val="20"/>
              </w:rPr>
            </w:pPr>
            <w:r w:rsidRPr="6697D202">
              <w:rPr>
                <w:rFonts w:eastAsia="Arial" w:cs="Arial"/>
                <w:sz w:val="20"/>
              </w:rPr>
              <w:t>Cabinet</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AD3B6D5" w14:textId="6708811E"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D6A217" w14:textId="10CDFF12" w:rsidR="1CD731B4" w:rsidRDefault="5DE22F51" w:rsidP="6697D202">
            <w:pPr>
              <w:rPr>
                <w:rFonts w:eastAsia="Arial" w:cs="Arial"/>
                <w:sz w:val="20"/>
              </w:rPr>
            </w:pPr>
            <w:r w:rsidRPr="6697D202">
              <w:rPr>
                <w:rFonts w:eastAsia="Arial" w:cs="Arial"/>
                <w:sz w:val="20"/>
              </w:rPr>
              <w:t>24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BDFED76" w14:textId="29128D7B" w:rsidR="1CD731B4" w:rsidRDefault="5DE22F51" w:rsidP="6697D202">
            <w:pPr>
              <w:rPr>
                <w:rFonts w:eastAsia="Arial" w:cs="Arial"/>
                <w:sz w:val="20"/>
              </w:rPr>
            </w:pPr>
            <w:r w:rsidRPr="6697D202">
              <w:rPr>
                <w:rFonts w:eastAsia="Arial" w:cs="Arial"/>
                <w:sz w:val="20"/>
              </w:rPr>
              <w:t>21 days</w:t>
            </w:r>
          </w:p>
        </w:tc>
      </w:tr>
      <w:tr w:rsidR="1CD731B4" w14:paraId="2334D1D2"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FB287E" w14:textId="2D87CB07" w:rsidR="1CD731B4" w:rsidRDefault="5DE22F51" w:rsidP="6697D202">
            <w:pPr>
              <w:rPr>
                <w:rFonts w:eastAsia="Arial" w:cs="Arial"/>
                <w:sz w:val="20"/>
              </w:rPr>
            </w:pPr>
            <w:r w:rsidRPr="6697D202">
              <w:rPr>
                <w:rFonts w:eastAsia="Arial" w:cs="Arial"/>
                <w:sz w:val="20"/>
              </w:rPr>
              <w:t>Controllers and Peripheral Equipment</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FE38119" w14:textId="3393A707"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56B644F" w14:textId="0C6BD83A"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7970D96" w14:textId="57ACB44D" w:rsidR="1CD731B4" w:rsidRDefault="5DE22F51" w:rsidP="6697D202">
            <w:pPr>
              <w:rPr>
                <w:rFonts w:eastAsia="Arial" w:cs="Arial"/>
                <w:sz w:val="20"/>
              </w:rPr>
            </w:pPr>
            <w:r w:rsidRPr="6697D202">
              <w:rPr>
                <w:rFonts w:eastAsia="Arial" w:cs="Arial"/>
                <w:sz w:val="20"/>
              </w:rPr>
              <w:t>21 days</w:t>
            </w:r>
          </w:p>
        </w:tc>
      </w:tr>
      <w:tr w:rsidR="1CD731B4" w14:paraId="42783A29"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7ADEB7" w14:textId="4C5EAA9F" w:rsidR="1CD731B4" w:rsidRDefault="5DE22F51" w:rsidP="6697D202">
            <w:pPr>
              <w:rPr>
                <w:rFonts w:eastAsia="Arial" w:cs="Arial"/>
                <w:sz w:val="20"/>
              </w:rPr>
            </w:pPr>
            <w:r w:rsidRPr="6697D202">
              <w:rPr>
                <w:rFonts w:eastAsia="Arial" w:cs="Arial"/>
                <w:sz w:val="20"/>
              </w:rPr>
              <w:t>System Detector Loop</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6AF83B2" w14:textId="34844464"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E4DC25" w14:textId="3B95E4D8" w:rsidR="1CD731B4" w:rsidRDefault="5DE22F51" w:rsidP="6697D202">
            <w:pPr>
              <w:rPr>
                <w:rFonts w:eastAsia="Arial" w:cs="Arial"/>
                <w:sz w:val="20"/>
              </w:rPr>
            </w:pPr>
            <w:r w:rsidRPr="6697D202">
              <w:rPr>
                <w:rFonts w:eastAsia="Arial" w:cs="Arial"/>
                <w:sz w:val="20"/>
              </w:rPr>
              <w:t>N</w:t>
            </w:r>
            <w:r w:rsidR="470B4984" w:rsidRPr="6697D202">
              <w:rPr>
                <w:rFonts w:eastAsia="Arial" w:cs="Arial"/>
                <w:sz w:val="20"/>
              </w:rPr>
              <w:t>/</w:t>
            </w:r>
            <w:r w:rsidRPr="6697D202">
              <w:rPr>
                <w:rFonts w:eastAsia="Arial" w:cs="Arial"/>
                <w:sz w:val="20"/>
              </w:rPr>
              <w:t>A</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3E6DB3" w14:textId="4EDA5E75" w:rsidR="1CD731B4" w:rsidRDefault="5DE22F51" w:rsidP="6697D202">
            <w:pPr>
              <w:rPr>
                <w:rFonts w:eastAsia="Arial" w:cs="Arial"/>
                <w:sz w:val="20"/>
              </w:rPr>
            </w:pPr>
            <w:r w:rsidRPr="6697D202">
              <w:rPr>
                <w:rFonts w:eastAsia="Arial" w:cs="Arial"/>
                <w:sz w:val="20"/>
              </w:rPr>
              <w:t>7 days</w:t>
            </w:r>
          </w:p>
        </w:tc>
      </w:tr>
      <w:tr w:rsidR="1CD731B4" w14:paraId="56C61B6F"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0FCDC9" w14:textId="1B51A0FD" w:rsidR="1CD731B4" w:rsidRDefault="5DE22F51" w:rsidP="6697D202">
            <w:pPr>
              <w:rPr>
                <w:rFonts w:eastAsia="Arial" w:cs="Arial"/>
                <w:sz w:val="20"/>
              </w:rPr>
            </w:pPr>
            <w:r w:rsidRPr="6697D202">
              <w:rPr>
                <w:rFonts w:eastAsia="Arial" w:cs="Arial"/>
                <w:sz w:val="20"/>
              </w:rPr>
              <w:t>All Other Detectors</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B22DE3" w14:textId="3C4745F5"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AAC034" w14:textId="6DD3DCA5" w:rsidR="1CD731B4" w:rsidRDefault="5DE22F51" w:rsidP="6697D202">
            <w:pPr>
              <w:rPr>
                <w:rFonts w:eastAsia="Arial" w:cs="Arial"/>
                <w:sz w:val="20"/>
              </w:rPr>
            </w:pPr>
            <w:r w:rsidRPr="6697D202">
              <w:rPr>
                <w:rFonts w:eastAsia="Arial" w:cs="Arial"/>
                <w:sz w:val="20"/>
              </w:rPr>
              <w:t>N</w:t>
            </w:r>
            <w:r w:rsidR="3B640878" w:rsidRPr="6697D202">
              <w:rPr>
                <w:rFonts w:eastAsia="Arial" w:cs="Arial"/>
                <w:sz w:val="20"/>
              </w:rPr>
              <w:t>/</w:t>
            </w:r>
            <w:r w:rsidRPr="6697D202">
              <w:rPr>
                <w:rFonts w:eastAsia="Arial" w:cs="Arial"/>
                <w:sz w:val="20"/>
              </w:rPr>
              <w:t>A</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BD36A5" w14:textId="3F3F0462" w:rsidR="1CD731B4" w:rsidRDefault="5DE22F51" w:rsidP="6697D202">
            <w:pPr>
              <w:rPr>
                <w:rFonts w:eastAsia="Arial" w:cs="Arial"/>
                <w:sz w:val="20"/>
              </w:rPr>
            </w:pPr>
            <w:r w:rsidRPr="6697D202">
              <w:rPr>
                <w:rFonts w:eastAsia="Arial" w:cs="Arial"/>
                <w:sz w:val="20"/>
              </w:rPr>
              <w:t>21 days</w:t>
            </w:r>
          </w:p>
        </w:tc>
      </w:tr>
      <w:tr w:rsidR="1CD731B4" w14:paraId="2C627A72"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670E18" w14:textId="411F9D32" w:rsidR="1CD731B4" w:rsidRDefault="5DE22F51" w:rsidP="6697D202">
            <w:pPr>
              <w:rPr>
                <w:rFonts w:eastAsia="Arial" w:cs="Arial"/>
                <w:sz w:val="20"/>
              </w:rPr>
            </w:pPr>
            <w:r w:rsidRPr="6697D202">
              <w:rPr>
                <w:rFonts w:eastAsia="Arial" w:cs="Arial"/>
                <w:sz w:val="20"/>
              </w:rPr>
              <w:t>Signal Head and Lenses</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C01E40" w14:textId="4C86FAFD"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BC1F413" w14:textId="24E594B2"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DB62CE9" w14:textId="32AFD2F5" w:rsidR="1CD731B4" w:rsidRDefault="5DE22F51" w:rsidP="6697D202">
            <w:pPr>
              <w:rPr>
                <w:rFonts w:eastAsia="Arial" w:cs="Arial"/>
                <w:sz w:val="20"/>
              </w:rPr>
            </w:pPr>
            <w:r w:rsidRPr="6697D202">
              <w:rPr>
                <w:rFonts w:eastAsia="Arial" w:cs="Arial"/>
                <w:sz w:val="20"/>
              </w:rPr>
              <w:t>7 days</w:t>
            </w:r>
          </w:p>
        </w:tc>
      </w:tr>
      <w:tr w:rsidR="1CD731B4" w14:paraId="22E253B1"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794C0D" w14:textId="7D0A05D2" w:rsidR="1CD731B4" w:rsidRDefault="5DE22F51" w:rsidP="6697D202">
            <w:pPr>
              <w:rPr>
                <w:rFonts w:eastAsia="Arial" w:cs="Arial"/>
                <w:sz w:val="20"/>
              </w:rPr>
            </w:pPr>
            <w:r w:rsidRPr="6697D202">
              <w:rPr>
                <w:rFonts w:eastAsia="Arial" w:cs="Arial"/>
                <w:sz w:val="20"/>
              </w:rPr>
              <w:t>Aviation Red Beacon</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E36D67" w14:textId="4F121B67"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E31031" w14:textId="4DCBE51A"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CB6ED11" w14:textId="177B5745" w:rsidR="1CD731B4" w:rsidRDefault="5DE22F51" w:rsidP="6697D202">
            <w:pPr>
              <w:rPr>
                <w:rFonts w:eastAsia="Arial" w:cs="Arial"/>
                <w:sz w:val="20"/>
              </w:rPr>
            </w:pPr>
            <w:r w:rsidRPr="6697D202">
              <w:rPr>
                <w:rFonts w:eastAsia="Arial" w:cs="Arial"/>
                <w:sz w:val="20"/>
              </w:rPr>
              <w:t>7 days</w:t>
            </w:r>
          </w:p>
        </w:tc>
      </w:tr>
      <w:tr w:rsidR="1CD731B4" w14:paraId="073A7814"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CA6D838" w14:textId="279EE49D" w:rsidR="1CD731B4" w:rsidRDefault="5DE22F51" w:rsidP="6697D202">
            <w:pPr>
              <w:rPr>
                <w:rFonts w:eastAsia="Arial" w:cs="Arial"/>
                <w:sz w:val="20"/>
              </w:rPr>
            </w:pPr>
            <w:r w:rsidRPr="6697D202">
              <w:rPr>
                <w:rFonts w:eastAsia="Arial" w:cs="Arial"/>
                <w:sz w:val="20"/>
              </w:rPr>
              <w:t>Mast Arm Assembly and Pole</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1BE1D3D" w14:textId="6478013F"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22BDBD9" w14:textId="1F395898"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70FB799" w14:textId="5F661029" w:rsidR="1CD731B4" w:rsidRDefault="5DE22F51" w:rsidP="6697D202">
            <w:pPr>
              <w:rPr>
                <w:rFonts w:eastAsia="Arial" w:cs="Arial"/>
                <w:sz w:val="20"/>
              </w:rPr>
            </w:pPr>
            <w:r w:rsidRPr="6697D202">
              <w:rPr>
                <w:rFonts w:eastAsia="Arial" w:cs="Arial"/>
                <w:sz w:val="20"/>
              </w:rPr>
              <w:t>7 days</w:t>
            </w:r>
          </w:p>
        </w:tc>
      </w:tr>
      <w:tr w:rsidR="1CD731B4" w14:paraId="70577CAB"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04B61A" w14:textId="2034C2B4" w:rsidR="1CD731B4" w:rsidRDefault="5DE22F51" w:rsidP="6697D202">
            <w:pPr>
              <w:rPr>
                <w:rFonts w:eastAsia="Arial" w:cs="Arial"/>
                <w:sz w:val="20"/>
              </w:rPr>
            </w:pPr>
            <w:r w:rsidRPr="6697D202">
              <w:rPr>
                <w:rFonts w:eastAsia="Arial" w:cs="Arial"/>
                <w:sz w:val="20"/>
              </w:rPr>
              <w:t>Traffic Signal Post</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ED4479" w14:textId="0F8A0448"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3D4178" w14:textId="382E22FD"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DABB29" w14:textId="53C623A1" w:rsidR="1CD731B4" w:rsidRDefault="5DE22F51" w:rsidP="6697D202">
            <w:pPr>
              <w:rPr>
                <w:rFonts w:eastAsia="Arial" w:cs="Arial"/>
                <w:sz w:val="20"/>
              </w:rPr>
            </w:pPr>
            <w:r w:rsidRPr="6697D202">
              <w:rPr>
                <w:rFonts w:eastAsia="Arial" w:cs="Arial"/>
                <w:sz w:val="20"/>
              </w:rPr>
              <w:t>7 days</w:t>
            </w:r>
          </w:p>
        </w:tc>
      </w:tr>
      <w:tr w:rsidR="1CD731B4" w14:paraId="574F0740"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DECC82D" w14:textId="02FD8B9A" w:rsidR="1CD731B4" w:rsidRDefault="5DE22F51" w:rsidP="6697D202">
            <w:pPr>
              <w:rPr>
                <w:rFonts w:eastAsia="Arial" w:cs="Arial"/>
                <w:sz w:val="20"/>
              </w:rPr>
            </w:pPr>
            <w:r w:rsidRPr="6697D202">
              <w:rPr>
                <w:rFonts w:eastAsia="Arial" w:cs="Arial"/>
                <w:sz w:val="20"/>
              </w:rPr>
              <w:lastRenderedPageBreak/>
              <w:t>Cable and Conduit</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AFDBE5A" w14:textId="09D4636D"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6E13C3" w14:textId="3EF7B014"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AF2D135" w14:textId="19A5E05F" w:rsidR="1CD731B4" w:rsidRDefault="5DE22F51" w:rsidP="6697D202">
            <w:pPr>
              <w:rPr>
                <w:rFonts w:eastAsia="Arial" w:cs="Arial"/>
                <w:sz w:val="20"/>
              </w:rPr>
            </w:pPr>
            <w:r w:rsidRPr="6697D202">
              <w:rPr>
                <w:rFonts w:eastAsia="Arial" w:cs="Arial"/>
                <w:sz w:val="20"/>
              </w:rPr>
              <w:t>7 days</w:t>
            </w:r>
          </w:p>
        </w:tc>
      </w:tr>
      <w:tr w:rsidR="1CD731B4" w14:paraId="662AC982"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1729C63" w14:textId="65C787E4" w:rsidR="1CD731B4" w:rsidRDefault="5DE22F51" w:rsidP="6697D202">
            <w:pPr>
              <w:rPr>
                <w:rFonts w:eastAsia="Arial" w:cs="Arial"/>
                <w:sz w:val="20"/>
              </w:rPr>
            </w:pPr>
            <w:r w:rsidRPr="6697D202">
              <w:rPr>
                <w:rFonts w:eastAsia="Arial" w:cs="Arial"/>
                <w:sz w:val="20"/>
              </w:rPr>
              <w:t>Interconnect and Telemetry</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26B6F0" w14:textId="4BC9FE04"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8E8BB4" w14:textId="305D5E89"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75CF1E" w14:textId="58601583" w:rsidR="1CD731B4" w:rsidRDefault="5DE22F51" w:rsidP="6697D202">
            <w:pPr>
              <w:rPr>
                <w:rFonts w:eastAsia="Arial" w:cs="Arial"/>
                <w:sz w:val="20"/>
              </w:rPr>
            </w:pPr>
            <w:r w:rsidRPr="6697D202">
              <w:rPr>
                <w:rFonts w:eastAsia="Arial" w:cs="Arial"/>
                <w:sz w:val="20"/>
              </w:rPr>
              <w:t>7 days</w:t>
            </w:r>
          </w:p>
        </w:tc>
      </w:tr>
      <w:tr w:rsidR="1CD731B4" w14:paraId="64CB4CAB"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55CA73" w14:textId="5D69663D" w:rsidR="1CD731B4" w:rsidRDefault="5DE22F51" w:rsidP="6697D202">
            <w:pPr>
              <w:rPr>
                <w:rFonts w:eastAsia="Arial" w:cs="Arial"/>
                <w:sz w:val="20"/>
              </w:rPr>
            </w:pPr>
            <w:r w:rsidRPr="6697D202">
              <w:rPr>
                <w:rFonts w:eastAsia="Arial" w:cs="Arial"/>
                <w:sz w:val="20"/>
              </w:rPr>
              <w:t>Graffiti Removal</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78FE6B" w14:textId="00E64466" w:rsidR="1CD731B4" w:rsidRDefault="5DE22F51" w:rsidP="6697D202">
            <w:pPr>
              <w:rPr>
                <w:rFonts w:eastAsia="Arial" w:cs="Arial"/>
                <w:sz w:val="20"/>
              </w:rPr>
            </w:pPr>
            <w:r w:rsidRPr="6697D202">
              <w:rPr>
                <w:rFonts w:eastAsia="Arial" w:cs="Arial"/>
                <w:sz w:val="20"/>
              </w:rPr>
              <w:t>N</w:t>
            </w:r>
            <w:r w:rsidR="188B57BD" w:rsidRPr="6697D202">
              <w:rPr>
                <w:rFonts w:eastAsia="Arial" w:cs="Arial"/>
                <w:sz w:val="20"/>
              </w:rPr>
              <w:t>/</w:t>
            </w:r>
            <w:r w:rsidRPr="6697D202">
              <w:rPr>
                <w:rFonts w:eastAsia="Arial" w:cs="Arial"/>
                <w:sz w:val="20"/>
              </w:rPr>
              <w:t>A</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1FAF8B" w14:textId="3678021C" w:rsidR="1CD731B4" w:rsidRDefault="5DE22F51" w:rsidP="6697D202">
            <w:pPr>
              <w:rPr>
                <w:rFonts w:eastAsia="Arial" w:cs="Arial"/>
                <w:sz w:val="20"/>
              </w:rPr>
            </w:pPr>
            <w:r w:rsidRPr="6697D202">
              <w:rPr>
                <w:rFonts w:eastAsia="Arial" w:cs="Arial"/>
                <w:sz w:val="20"/>
              </w:rPr>
              <w:t>N</w:t>
            </w:r>
            <w:r w:rsidR="443D3C48" w:rsidRPr="6697D202">
              <w:rPr>
                <w:rFonts w:eastAsia="Arial" w:cs="Arial"/>
                <w:sz w:val="20"/>
              </w:rPr>
              <w:t>/</w:t>
            </w:r>
            <w:r w:rsidRPr="6697D202">
              <w:rPr>
                <w:rFonts w:eastAsia="Arial" w:cs="Arial"/>
                <w:sz w:val="20"/>
              </w:rPr>
              <w:t>A</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8CF740" w14:textId="132256E4" w:rsidR="1CD731B4" w:rsidRDefault="5DE22F51" w:rsidP="6697D202">
            <w:pPr>
              <w:rPr>
                <w:rFonts w:eastAsia="Arial" w:cs="Arial"/>
                <w:sz w:val="20"/>
              </w:rPr>
            </w:pPr>
            <w:r w:rsidRPr="6697D202">
              <w:rPr>
                <w:rFonts w:eastAsia="Arial" w:cs="Arial"/>
                <w:sz w:val="20"/>
              </w:rPr>
              <w:t>7 days</w:t>
            </w:r>
          </w:p>
        </w:tc>
      </w:tr>
      <w:tr w:rsidR="1CD731B4" w14:paraId="684246D5"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3B74224" w14:textId="3B657C35" w:rsidR="1CD731B4" w:rsidRDefault="5DE22F51" w:rsidP="6697D202">
            <w:pPr>
              <w:rPr>
                <w:rFonts w:eastAsia="Arial" w:cs="Arial"/>
                <w:sz w:val="20"/>
              </w:rPr>
            </w:pPr>
            <w:r w:rsidRPr="6697D202">
              <w:rPr>
                <w:rFonts w:eastAsia="Arial" w:cs="Arial"/>
                <w:sz w:val="20"/>
              </w:rPr>
              <w:t>Misalignment of Signal Heads</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2E3416B" w14:textId="0843846B"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90F696" w14:textId="53B95678"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8A2126" w14:textId="06050642" w:rsidR="1CD731B4" w:rsidRDefault="5DE22F51" w:rsidP="6697D202">
            <w:pPr>
              <w:rPr>
                <w:rFonts w:eastAsia="Arial" w:cs="Arial"/>
                <w:sz w:val="20"/>
              </w:rPr>
            </w:pPr>
            <w:r w:rsidRPr="6697D202">
              <w:rPr>
                <w:rFonts w:eastAsia="Arial" w:cs="Arial"/>
                <w:sz w:val="20"/>
              </w:rPr>
              <w:t>4 hours</w:t>
            </w:r>
          </w:p>
        </w:tc>
      </w:tr>
      <w:tr w:rsidR="1CD731B4" w14:paraId="4BD4148F"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473B5F" w14:textId="4F408FB3" w:rsidR="1CD731B4" w:rsidRDefault="5DE22F51" w:rsidP="6697D202">
            <w:pPr>
              <w:rPr>
                <w:rFonts w:eastAsia="Arial" w:cs="Arial"/>
                <w:sz w:val="20"/>
              </w:rPr>
            </w:pPr>
            <w:r w:rsidRPr="6697D202">
              <w:rPr>
                <w:rFonts w:eastAsia="Arial" w:cs="Arial"/>
                <w:sz w:val="20"/>
              </w:rPr>
              <w:t>Closed Loop Monitoring System</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D77F3C" w14:textId="5F1947E7"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17993FF" w14:textId="3C7B53AF" w:rsidR="1CD731B4" w:rsidRDefault="5DE22F51" w:rsidP="6697D202">
            <w:pPr>
              <w:rPr>
                <w:rFonts w:eastAsia="Arial" w:cs="Arial"/>
                <w:sz w:val="20"/>
              </w:rPr>
            </w:pPr>
            <w:r w:rsidRPr="6697D202">
              <w:rPr>
                <w:rFonts w:eastAsia="Arial" w:cs="Arial"/>
                <w:sz w:val="20"/>
              </w:rPr>
              <w:t>24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55A684" w14:textId="449DFF23" w:rsidR="1CD731B4" w:rsidRDefault="5DE22F51" w:rsidP="6697D202">
            <w:pPr>
              <w:rPr>
                <w:rFonts w:eastAsia="Arial" w:cs="Arial"/>
                <w:sz w:val="20"/>
              </w:rPr>
            </w:pPr>
            <w:r w:rsidRPr="6697D202">
              <w:rPr>
                <w:rFonts w:eastAsia="Arial" w:cs="Arial"/>
                <w:sz w:val="20"/>
              </w:rPr>
              <w:t>14 days</w:t>
            </w:r>
          </w:p>
        </w:tc>
      </w:tr>
      <w:tr w:rsidR="1CD731B4" w14:paraId="729BDBA2"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1E8BAD" w14:textId="356F5BEC" w:rsidR="1CD731B4" w:rsidRDefault="5DE22F51" w:rsidP="6697D202">
            <w:pPr>
              <w:rPr>
                <w:rFonts w:eastAsia="Arial" w:cs="Arial"/>
                <w:sz w:val="20"/>
              </w:rPr>
            </w:pPr>
            <w:r w:rsidRPr="6697D202">
              <w:rPr>
                <w:rFonts w:eastAsia="Arial" w:cs="Arial"/>
                <w:sz w:val="20"/>
              </w:rPr>
              <w:t>Post and Poles Plumb Vertically</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57592F" w14:textId="2D890216" w:rsidR="1CD731B4" w:rsidRDefault="5DE22F51" w:rsidP="6697D202">
            <w:pPr>
              <w:rPr>
                <w:rFonts w:eastAsia="Arial" w:cs="Arial"/>
                <w:sz w:val="20"/>
              </w:rPr>
            </w:pPr>
            <w:r w:rsidRPr="6697D202">
              <w:rPr>
                <w:rFonts w:eastAsia="Arial" w:cs="Arial"/>
                <w:sz w:val="20"/>
              </w:rPr>
              <w:t>N</w:t>
            </w:r>
            <w:r w:rsidR="2EC8B833" w:rsidRPr="6697D202">
              <w:rPr>
                <w:rFonts w:eastAsia="Arial" w:cs="Arial"/>
                <w:sz w:val="20"/>
              </w:rPr>
              <w:t>/</w:t>
            </w:r>
            <w:r w:rsidRPr="6697D202">
              <w:rPr>
                <w:rFonts w:eastAsia="Arial" w:cs="Arial"/>
                <w:sz w:val="20"/>
              </w:rPr>
              <w:t>A</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DD0955E" w14:textId="3053EBAD" w:rsidR="1CD731B4" w:rsidRDefault="5DE22F51" w:rsidP="6697D202">
            <w:pPr>
              <w:rPr>
                <w:rFonts w:eastAsia="Arial" w:cs="Arial"/>
                <w:sz w:val="20"/>
              </w:rPr>
            </w:pPr>
            <w:r w:rsidRPr="6697D202">
              <w:rPr>
                <w:rFonts w:eastAsia="Arial" w:cs="Arial"/>
                <w:sz w:val="20"/>
              </w:rPr>
              <w:t>N</w:t>
            </w:r>
            <w:r w:rsidR="443D3C48" w:rsidRPr="6697D202">
              <w:rPr>
                <w:rFonts w:eastAsia="Arial" w:cs="Arial"/>
                <w:sz w:val="20"/>
              </w:rPr>
              <w:t>/</w:t>
            </w:r>
            <w:r w:rsidRPr="6697D202">
              <w:rPr>
                <w:rFonts w:eastAsia="Arial" w:cs="Arial"/>
                <w:sz w:val="20"/>
              </w:rPr>
              <w:t>A</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A5A2E6E" w14:textId="59FEFAE4" w:rsidR="1CD731B4" w:rsidRDefault="5DE22F51" w:rsidP="6697D202">
            <w:pPr>
              <w:rPr>
                <w:rFonts w:eastAsia="Arial" w:cs="Arial"/>
                <w:sz w:val="20"/>
              </w:rPr>
            </w:pPr>
            <w:r w:rsidRPr="6697D202">
              <w:rPr>
                <w:rFonts w:eastAsia="Arial" w:cs="Arial"/>
                <w:sz w:val="20"/>
              </w:rPr>
              <w:t>21 days</w:t>
            </w:r>
          </w:p>
        </w:tc>
      </w:tr>
      <w:tr w:rsidR="1CD731B4" w14:paraId="725CCD96"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E4A6C1" w14:textId="5491FFDD" w:rsidR="1CD731B4" w:rsidRDefault="5DE22F51" w:rsidP="6697D202">
            <w:pPr>
              <w:rPr>
                <w:rFonts w:eastAsia="Arial" w:cs="Arial"/>
                <w:sz w:val="20"/>
              </w:rPr>
            </w:pPr>
            <w:r w:rsidRPr="6697D202">
              <w:rPr>
                <w:rFonts w:eastAsia="Arial" w:cs="Arial"/>
                <w:sz w:val="20"/>
              </w:rPr>
              <w:t>Controller, Post &amp; Pole Foundations</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2AC956C" w14:textId="74CDDC05" w:rsidR="1CD731B4" w:rsidRDefault="5DE22F51" w:rsidP="6697D202">
            <w:pPr>
              <w:rPr>
                <w:rFonts w:eastAsia="Arial" w:cs="Arial"/>
                <w:sz w:val="20"/>
              </w:rPr>
            </w:pPr>
            <w:r w:rsidRPr="6697D202">
              <w:rPr>
                <w:rFonts w:eastAsia="Arial" w:cs="Arial"/>
                <w:sz w:val="20"/>
              </w:rPr>
              <w:t>N</w:t>
            </w:r>
            <w:r w:rsidR="2EC8B833" w:rsidRPr="6697D202">
              <w:rPr>
                <w:rFonts w:eastAsia="Arial" w:cs="Arial"/>
                <w:sz w:val="20"/>
              </w:rPr>
              <w:t>/</w:t>
            </w:r>
            <w:r w:rsidRPr="6697D202">
              <w:rPr>
                <w:rFonts w:eastAsia="Arial" w:cs="Arial"/>
                <w:sz w:val="20"/>
              </w:rPr>
              <w:t>A</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C8BA74" w14:textId="577A13D6" w:rsidR="1CD731B4" w:rsidRDefault="5DE22F51" w:rsidP="6697D202">
            <w:pPr>
              <w:rPr>
                <w:rFonts w:eastAsia="Arial" w:cs="Arial"/>
                <w:sz w:val="20"/>
              </w:rPr>
            </w:pPr>
            <w:r w:rsidRPr="6697D202">
              <w:rPr>
                <w:rFonts w:eastAsia="Arial" w:cs="Arial"/>
                <w:sz w:val="20"/>
              </w:rPr>
              <w:t>N</w:t>
            </w:r>
            <w:r w:rsidR="33C9E18B" w:rsidRPr="6697D202">
              <w:rPr>
                <w:rFonts w:eastAsia="Arial" w:cs="Arial"/>
                <w:sz w:val="20"/>
              </w:rPr>
              <w:t>/</w:t>
            </w:r>
            <w:r w:rsidRPr="6697D202">
              <w:rPr>
                <w:rFonts w:eastAsia="Arial" w:cs="Arial"/>
                <w:sz w:val="20"/>
              </w:rPr>
              <w:t>A</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D3F53CB" w14:textId="2EBEC85A" w:rsidR="1CD731B4" w:rsidRDefault="5DE22F51" w:rsidP="6697D202">
            <w:pPr>
              <w:rPr>
                <w:rFonts w:eastAsia="Arial" w:cs="Arial"/>
                <w:sz w:val="20"/>
              </w:rPr>
            </w:pPr>
            <w:r w:rsidRPr="6697D202">
              <w:rPr>
                <w:rFonts w:eastAsia="Arial" w:cs="Arial"/>
                <w:sz w:val="20"/>
              </w:rPr>
              <w:t>21 days</w:t>
            </w:r>
          </w:p>
        </w:tc>
      </w:tr>
      <w:tr w:rsidR="1CD731B4" w14:paraId="08EB9B11" w14:textId="77777777" w:rsidTr="0067353D">
        <w:trPr>
          <w:trHeight w:val="46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5C4569" w14:textId="336C5305" w:rsidR="1CD731B4" w:rsidRDefault="5DE22F51" w:rsidP="6697D202">
            <w:pPr>
              <w:ind w:left="24" w:hanging="24"/>
              <w:rPr>
                <w:rFonts w:eastAsia="Arial" w:cs="Arial"/>
                <w:sz w:val="20"/>
              </w:rPr>
            </w:pPr>
            <w:r w:rsidRPr="6697D202">
              <w:rPr>
                <w:rFonts w:eastAsia="Arial" w:cs="Arial"/>
                <w:sz w:val="20"/>
              </w:rPr>
              <w:t>Complaints, Calls, Controller or System Alarms, Timing, Phasing, Programming</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1ED48AA" w14:textId="05CD9BDC" w:rsidR="1CD731B4" w:rsidRDefault="5DE22F51" w:rsidP="6697D202">
            <w:pPr>
              <w:rPr>
                <w:rFonts w:eastAsia="Arial" w:cs="Arial"/>
                <w:sz w:val="20"/>
              </w:rPr>
            </w:pPr>
            <w:r w:rsidRPr="6697D202">
              <w:rPr>
                <w:rFonts w:eastAsia="Arial" w:cs="Arial"/>
                <w:sz w:val="20"/>
              </w:rPr>
              <w:t>1 hour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102F15" w14:textId="14063F49" w:rsidR="1CD731B4" w:rsidRDefault="5DE22F51" w:rsidP="6697D202">
            <w:pPr>
              <w:rPr>
                <w:rFonts w:eastAsia="Arial" w:cs="Arial"/>
                <w:sz w:val="20"/>
              </w:rPr>
            </w:pPr>
            <w:r w:rsidRPr="6697D202">
              <w:rPr>
                <w:rFonts w:eastAsia="Arial" w:cs="Arial"/>
                <w:sz w:val="20"/>
              </w:rPr>
              <w:t>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B44E967" w14:textId="6576B01F" w:rsidR="1CD731B4" w:rsidRDefault="5DE22F51" w:rsidP="6697D202">
            <w:pPr>
              <w:rPr>
                <w:rFonts w:eastAsia="Arial" w:cs="Arial"/>
                <w:sz w:val="20"/>
              </w:rPr>
            </w:pPr>
            <w:r w:rsidRPr="6697D202">
              <w:rPr>
                <w:rFonts w:eastAsia="Arial" w:cs="Arial"/>
                <w:sz w:val="20"/>
              </w:rPr>
              <w:t>N</w:t>
            </w:r>
            <w:r w:rsidR="45300D1F" w:rsidRPr="6697D202">
              <w:rPr>
                <w:rFonts w:eastAsia="Arial" w:cs="Arial"/>
                <w:sz w:val="20"/>
              </w:rPr>
              <w:t>/</w:t>
            </w:r>
            <w:r w:rsidRPr="6697D202">
              <w:rPr>
                <w:rFonts w:eastAsia="Arial" w:cs="Arial"/>
                <w:sz w:val="20"/>
              </w:rPr>
              <w:t>A</w:t>
            </w:r>
          </w:p>
        </w:tc>
      </w:tr>
      <w:tr w:rsidR="1CD731B4" w14:paraId="77171C1B"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BCFD74" w14:textId="6CA3DD50" w:rsidR="1CD731B4" w:rsidRDefault="5DE22F51" w:rsidP="6697D202">
            <w:pPr>
              <w:rPr>
                <w:rFonts w:eastAsia="Arial" w:cs="Arial"/>
                <w:sz w:val="20"/>
              </w:rPr>
            </w:pPr>
            <w:r w:rsidRPr="6697D202">
              <w:rPr>
                <w:rFonts w:eastAsia="Arial" w:cs="Arial"/>
                <w:sz w:val="20"/>
              </w:rPr>
              <w:t>Patrol Truck Deficiencies</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1FEEF2" w14:textId="6ACC1FCE" w:rsidR="1CD731B4" w:rsidRDefault="5DE22F51" w:rsidP="6697D202">
            <w:pPr>
              <w:rPr>
                <w:rFonts w:eastAsia="Arial" w:cs="Arial"/>
                <w:sz w:val="20"/>
              </w:rPr>
            </w:pPr>
            <w:r w:rsidRPr="6697D202">
              <w:rPr>
                <w:rFonts w:eastAsia="Arial" w:cs="Arial"/>
                <w:sz w:val="20"/>
              </w:rPr>
              <w:t>N</w:t>
            </w:r>
            <w:r w:rsidR="188B57BD" w:rsidRPr="6697D202">
              <w:rPr>
                <w:rFonts w:eastAsia="Arial" w:cs="Arial"/>
                <w:sz w:val="20"/>
              </w:rPr>
              <w:t>/</w:t>
            </w:r>
            <w:r w:rsidRPr="6697D202">
              <w:rPr>
                <w:rFonts w:eastAsia="Arial" w:cs="Arial"/>
                <w:sz w:val="20"/>
              </w:rPr>
              <w:t>A</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337C55" w14:textId="5A2FE323" w:rsidR="1CD731B4" w:rsidRDefault="5DE22F51" w:rsidP="6697D202">
            <w:pPr>
              <w:rPr>
                <w:rFonts w:eastAsia="Arial" w:cs="Arial"/>
                <w:sz w:val="20"/>
              </w:rPr>
            </w:pPr>
            <w:r w:rsidRPr="6697D202">
              <w:rPr>
                <w:rFonts w:eastAsia="Arial" w:cs="Arial"/>
                <w:sz w:val="20"/>
              </w:rPr>
              <w:t>24 hours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6CDE70" w14:textId="4F5349EF" w:rsidR="1CD731B4" w:rsidRDefault="5DE22F51" w:rsidP="6697D202">
            <w:pPr>
              <w:rPr>
                <w:rFonts w:eastAsia="Arial" w:cs="Arial"/>
                <w:sz w:val="20"/>
              </w:rPr>
            </w:pPr>
            <w:r w:rsidRPr="6697D202">
              <w:rPr>
                <w:rFonts w:eastAsia="Arial" w:cs="Arial"/>
                <w:sz w:val="20"/>
              </w:rPr>
              <w:t>24 hours</w:t>
            </w:r>
          </w:p>
        </w:tc>
      </w:tr>
      <w:tr w:rsidR="1CD731B4" w14:paraId="15E43BD5" w14:textId="77777777" w:rsidTr="0067353D">
        <w:trPr>
          <w:trHeight w:val="225"/>
          <w:jc w:val="center"/>
        </w:trPr>
        <w:tc>
          <w:tcPr>
            <w:tcW w:w="444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C24494" w14:textId="6F86664E" w:rsidR="1CD731B4" w:rsidRDefault="5DE22F51" w:rsidP="6697D202">
            <w:pPr>
              <w:rPr>
                <w:rFonts w:eastAsia="Arial" w:cs="Arial"/>
                <w:sz w:val="20"/>
              </w:rPr>
            </w:pPr>
            <w:r w:rsidRPr="6697D202">
              <w:rPr>
                <w:rFonts w:eastAsia="Arial" w:cs="Arial"/>
                <w:sz w:val="20"/>
              </w:rPr>
              <w:t>Signal Heads Visibility</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0A43D2" w14:textId="319FFA48" w:rsidR="1CD731B4" w:rsidRDefault="5DE22F51" w:rsidP="6697D202">
            <w:pPr>
              <w:rPr>
                <w:rFonts w:eastAsia="Arial" w:cs="Arial"/>
                <w:sz w:val="20"/>
              </w:rPr>
            </w:pPr>
            <w:r w:rsidRPr="6697D202">
              <w:rPr>
                <w:rFonts w:eastAsia="Arial" w:cs="Arial"/>
                <w:sz w:val="20"/>
              </w:rPr>
              <w:t>1 day</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B389A8" w14:textId="43036526" w:rsidR="1CD731B4" w:rsidRDefault="5DE22F51" w:rsidP="6697D202">
            <w:pPr>
              <w:rPr>
                <w:rFonts w:eastAsia="Arial" w:cs="Arial"/>
                <w:sz w:val="20"/>
              </w:rPr>
            </w:pPr>
            <w:r w:rsidRPr="6697D202">
              <w:rPr>
                <w:rFonts w:eastAsia="Arial" w:cs="Arial"/>
                <w:sz w:val="20"/>
              </w:rPr>
              <w:t>2 days</w:t>
            </w:r>
          </w:p>
        </w:tc>
        <w:tc>
          <w:tcPr>
            <w:tcW w:w="15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62D293" w14:textId="18C6B14A" w:rsidR="1CD731B4" w:rsidRDefault="5DE22F51" w:rsidP="6697D202">
            <w:pPr>
              <w:rPr>
                <w:rFonts w:eastAsia="Arial" w:cs="Arial"/>
                <w:sz w:val="20"/>
              </w:rPr>
            </w:pPr>
            <w:r w:rsidRPr="6697D202">
              <w:rPr>
                <w:rFonts w:eastAsia="Arial" w:cs="Arial"/>
                <w:sz w:val="20"/>
              </w:rPr>
              <w:t>14 days</w:t>
            </w:r>
          </w:p>
        </w:tc>
      </w:tr>
    </w:tbl>
    <w:p w14:paraId="2DB6C915" w14:textId="4E7A1FE2" w:rsidR="1CD731B4" w:rsidRDefault="1CD731B4" w:rsidP="6697D202">
      <w:pPr>
        <w:rPr>
          <w:rFonts w:eastAsia="Arial" w:cs="Arial"/>
          <w:szCs w:val="22"/>
        </w:rPr>
      </w:pPr>
    </w:p>
    <w:p w14:paraId="3461D779" w14:textId="77777777" w:rsidR="00421CD1" w:rsidRDefault="00421CD1" w:rsidP="6697D202">
      <w:pPr>
        <w:rPr>
          <w:rFonts w:cs="Arial"/>
        </w:rPr>
      </w:pPr>
    </w:p>
    <w:p w14:paraId="6437A1BB" w14:textId="2C1DDA27" w:rsidR="00421CD1" w:rsidRPr="00421CD1" w:rsidRDefault="730D58B0" w:rsidP="6697D202">
      <w:pPr>
        <w:ind w:left="720"/>
        <w:rPr>
          <w:rFonts w:eastAsiaTheme="minorEastAsia" w:cs="Arial"/>
        </w:rPr>
      </w:pPr>
      <w:r w:rsidRPr="6697D202">
        <w:rPr>
          <w:rFonts w:eastAsiaTheme="minorEastAsia" w:cs="Arial"/>
        </w:rPr>
        <w:t xml:space="preserve">Temporary replacement of </w:t>
      </w:r>
      <w:r w:rsidR="11E7CF23" w:rsidRPr="6697D202">
        <w:rPr>
          <w:rFonts w:eastAsiaTheme="minorEastAsia" w:cs="Arial"/>
        </w:rPr>
        <w:t xml:space="preserve">a </w:t>
      </w:r>
      <w:r w:rsidRPr="6697D202">
        <w:rPr>
          <w:rFonts w:eastAsiaTheme="minorEastAsia" w:cs="Arial"/>
        </w:rPr>
        <w:t>damaged or knock</w:t>
      </w:r>
      <w:r w:rsidR="702EE9A3" w:rsidRPr="6697D202">
        <w:rPr>
          <w:rFonts w:eastAsiaTheme="minorEastAsia" w:cs="Arial"/>
        </w:rPr>
        <w:t xml:space="preserve">ed </w:t>
      </w:r>
      <w:r w:rsidRPr="6697D202">
        <w:rPr>
          <w:rFonts w:eastAsiaTheme="minorEastAsia" w:cs="Arial"/>
        </w:rPr>
        <w:t>down mast arm pole assembly shall require construction of a full or partial span wire signal installation or other method approved by the Engineer to assure signal heads are located overhead and over traveled pavement.  Temporary replace</w:t>
      </w:r>
      <w:r w:rsidR="1F7667F3" w:rsidRPr="6697D202">
        <w:rPr>
          <w:rFonts w:eastAsiaTheme="minorEastAsia" w:cs="Arial"/>
        </w:rPr>
        <w:t>ment</w:t>
      </w:r>
      <w:r w:rsidRPr="6697D202">
        <w:rPr>
          <w:rFonts w:eastAsiaTheme="minorEastAsia" w:cs="Arial"/>
        </w:rPr>
        <w:t xml:space="preserve"> of mast arm mount signals with post mount signals will not be permitted.</w:t>
      </w:r>
    </w:p>
    <w:p w14:paraId="3CF2D8B6" w14:textId="77777777" w:rsidR="00421CD1" w:rsidRPr="00421CD1" w:rsidRDefault="00421CD1" w:rsidP="6697D202">
      <w:pPr>
        <w:jc w:val="left"/>
        <w:rPr>
          <w:rFonts w:eastAsiaTheme="minorEastAsia" w:cs="Arial"/>
        </w:rPr>
      </w:pPr>
    </w:p>
    <w:p w14:paraId="0FB78278" w14:textId="0E1804D5" w:rsidR="00421CD1" w:rsidRPr="00512229" w:rsidRDefault="20C9CADC" w:rsidP="6697D202">
      <w:pPr>
        <w:ind w:left="720"/>
        <w:rPr>
          <w:rFonts w:eastAsia="Arial" w:cs="Arial"/>
          <w:szCs w:val="22"/>
        </w:rPr>
      </w:pPr>
      <w:r w:rsidRPr="6697D202">
        <w:rPr>
          <w:rFonts w:eastAsia="Arial" w:cs="Arial"/>
          <w:szCs w:val="22"/>
        </w:rPr>
        <w:t xml:space="preserve">Replacement of </w:t>
      </w:r>
      <w:r w:rsidR="65F1697F" w:rsidRPr="6697D202">
        <w:rPr>
          <w:rFonts w:eastAsia="Arial" w:cs="Arial"/>
          <w:szCs w:val="22"/>
        </w:rPr>
        <w:t xml:space="preserve">any </w:t>
      </w:r>
      <w:r w:rsidRPr="6697D202">
        <w:rPr>
          <w:rFonts w:eastAsia="Arial" w:cs="Arial"/>
          <w:szCs w:val="22"/>
        </w:rPr>
        <w:t xml:space="preserve">equipment for any reason shall be reported to the Area Traffic Signal Maintenance and Operations Engineer in writing within 24 hours.  Permanent and temporary replacement of the controller and/or cabinet shall require inspection and testing by the Vendor.  </w:t>
      </w:r>
    </w:p>
    <w:p w14:paraId="1FC39945" w14:textId="77777777" w:rsidR="00281C79" w:rsidRPr="00512229" w:rsidRDefault="00281C79" w:rsidP="6697D202">
      <w:pPr>
        <w:rPr>
          <w:rFonts w:cs="Arial"/>
        </w:rPr>
      </w:pPr>
    </w:p>
    <w:p w14:paraId="7DE29EDE" w14:textId="1B82C1D1" w:rsidR="005B53E6" w:rsidRPr="00512229" w:rsidRDefault="27FAF1E4" w:rsidP="6697D202">
      <w:pPr>
        <w:ind w:left="720"/>
        <w:rPr>
          <w:rFonts w:cs="Arial"/>
        </w:rPr>
      </w:pPr>
      <w:r w:rsidRPr="6697D202">
        <w:rPr>
          <w:rFonts w:cs="Arial"/>
        </w:rPr>
        <w:t xml:space="preserve">Automatic Traffic Enforcement equipment, such as </w:t>
      </w:r>
      <w:proofErr w:type="gramStart"/>
      <w:r w:rsidR="13BEC405" w:rsidRPr="6697D202">
        <w:rPr>
          <w:rFonts w:cs="Arial"/>
        </w:rPr>
        <w:t>r</w:t>
      </w:r>
      <w:r w:rsidRPr="6697D202">
        <w:rPr>
          <w:rFonts w:cs="Arial"/>
        </w:rPr>
        <w:t xml:space="preserve">ed </w:t>
      </w:r>
      <w:r w:rsidR="45804BF9" w:rsidRPr="6697D202">
        <w:rPr>
          <w:rFonts w:cs="Arial"/>
        </w:rPr>
        <w:t>l</w:t>
      </w:r>
      <w:r w:rsidRPr="6697D202">
        <w:rPr>
          <w:rFonts w:cs="Arial"/>
        </w:rPr>
        <w:t>ight</w:t>
      </w:r>
      <w:proofErr w:type="gramEnd"/>
      <w:r w:rsidRPr="6697D202">
        <w:rPr>
          <w:rFonts w:cs="Arial"/>
        </w:rPr>
        <w:t xml:space="preserve"> </w:t>
      </w:r>
      <w:r w:rsidR="47B53CE4" w:rsidRPr="6697D202">
        <w:rPr>
          <w:rFonts w:cs="Arial"/>
        </w:rPr>
        <w:t>e</w:t>
      </w:r>
      <w:r w:rsidRPr="6697D202">
        <w:rPr>
          <w:rFonts w:cs="Arial"/>
        </w:rPr>
        <w:t xml:space="preserve">nforcement cameras, detectors, and peripheral equipment, </w:t>
      </w:r>
      <w:r w:rsidR="12FAE7E5" w:rsidRPr="6697D202">
        <w:rPr>
          <w:rFonts w:cs="Arial"/>
        </w:rPr>
        <w:t xml:space="preserve">that is </w:t>
      </w:r>
      <w:r w:rsidRPr="6697D202">
        <w:rPr>
          <w:rFonts w:cs="Arial"/>
        </w:rPr>
        <w:t xml:space="preserve">damaged or not operating properly from any cause, shall be the responsibility of the municipality or the </w:t>
      </w:r>
      <w:r w:rsidR="0067353D">
        <w:rPr>
          <w:rFonts w:cs="Arial"/>
        </w:rPr>
        <w:t>a</w:t>
      </w:r>
      <w:r w:rsidRPr="6697D202">
        <w:rPr>
          <w:rFonts w:cs="Arial"/>
        </w:rPr>
        <w:t xml:space="preserve">utomatic </w:t>
      </w:r>
      <w:r w:rsidR="0067353D">
        <w:rPr>
          <w:rFonts w:cs="Arial"/>
        </w:rPr>
        <w:t>t</w:t>
      </w:r>
      <w:r w:rsidRPr="6697D202">
        <w:rPr>
          <w:rFonts w:cs="Arial"/>
        </w:rPr>
        <w:t>raffic</w:t>
      </w:r>
      <w:r w:rsidR="0067353D">
        <w:rPr>
          <w:rFonts w:cs="Arial"/>
        </w:rPr>
        <w:t xml:space="preserve"> e</w:t>
      </w:r>
      <w:r w:rsidRPr="6697D202">
        <w:rPr>
          <w:rFonts w:cs="Arial"/>
        </w:rPr>
        <w:t>nforcement company per Permit agreement.</w:t>
      </w:r>
      <w:r w:rsidR="7134CB9D" w:rsidRPr="6697D202">
        <w:rPr>
          <w:rFonts w:cs="Arial"/>
        </w:rPr>
        <w:t>”</w:t>
      </w:r>
    </w:p>
    <w:p w14:paraId="0562CB0E" w14:textId="77777777" w:rsidR="005B53E6" w:rsidRPr="00512229" w:rsidRDefault="005B53E6" w:rsidP="6697D202">
      <w:pPr>
        <w:pStyle w:val="DefaultText"/>
        <w:rPr>
          <w:rFonts w:cs="Arial"/>
          <w:sz w:val="22"/>
          <w:szCs w:val="22"/>
        </w:rPr>
      </w:pPr>
    </w:p>
    <w:p w14:paraId="0F1CEE4A" w14:textId="727F1A95" w:rsidR="00810602" w:rsidRPr="00512229" w:rsidRDefault="445FFCAB" w:rsidP="6697D202">
      <w:pPr>
        <w:rPr>
          <w:rFonts w:cs="Arial"/>
        </w:rPr>
      </w:pPr>
      <w:r w:rsidRPr="6697D202">
        <w:rPr>
          <w:rFonts w:cs="Arial"/>
          <w:u w:val="single"/>
        </w:rPr>
        <w:t>Traffic Signal Inspection (TURN-ON).</w:t>
      </w:r>
    </w:p>
    <w:p w14:paraId="303B0B7F" w14:textId="494D15B3" w:rsidR="00810602" w:rsidRPr="00512229" w:rsidRDefault="46A9B572" w:rsidP="6697D202">
      <w:pPr>
        <w:rPr>
          <w:rFonts w:cs="Arial"/>
        </w:rPr>
      </w:pPr>
      <w:r w:rsidRPr="6697D202">
        <w:rPr>
          <w:rFonts w:cs="Arial"/>
        </w:rPr>
        <w:t>Revise Article 801.15(b) of the Standard Specifications to read:</w:t>
      </w:r>
    </w:p>
    <w:p w14:paraId="34CE0A41" w14:textId="77777777" w:rsidR="00810602" w:rsidRPr="00512229" w:rsidRDefault="00810602" w:rsidP="6697D202">
      <w:pPr>
        <w:rPr>
          <w:rFonts w:cs="Arial"/>
        </w:rPr>
      </w:pPr>
    </w:p>
    <w:p w14:paraId="56C9F18F" w14:textId="45F93259" w:rsidR="00810602" w:rsidRPr="00512229" w:rsidRDefault="2D95DCA4" w:rsidP="6697D202">
      <w:pPr>
        <w:ind w:left="720"/>
        <w:rPr>
          <w:rFonts w:cs="Arial"/>
        </w:rPr>
      </w:pPr>
      <w:r w:rsidRPr="35EF07D8">
        <w:rPr>
          <w:rFonts w:cs="Arial"/>
        </w:rPr>
        <w:t>“</w:t>
      </w:r>
      <w:r w:rsidR="0CB58C34" w:rsidRPr="35EF07D8">
        <w:rPr>
          <w:rFonts w:cs="Arial"/>
        </w:rPr>
        <w:t>Turn-on.</w:t>
      </w:r>
      <w:r w:rsidR="78B8F57B" w:rsidRPr="35EF07D8">
        <w:rPr>
          <w:rFonts w:cs="Arial"/>
        </w:rPr>
        <w:t xml:space="preserve">  </w:t>
      </w:r>
      <w:r w:rsidR="0C7E48DD" w:rsidRPr="35EF07D8">
        <w:rPr>
          <w:rFonts w:cs="Arial"/>
        </w:rPr>
        <w:t xml:space="preserve">It is the intent to have all electric work completed and equipment field tested by the </w:t>
      </w:r>
      <w:r w:rsidR="245817A6" w:rsidRPr="35EF07D8">
        <w:rPr>
          <w:rFonts w:cs="Arial"/>
        </w:rPr>
        <w:t xml:space="preserve">Contractor and/or </w:t>
      </w:r>
      <w:r w:rsidR="2D6FE7EF" w:rsidRPr="35EF07D8">
        <w:rPr>
          <w:rFonts w:cs="Arial"/>
        </w:rPr>
        <w:t>Vendor</w:t>
      </w:r>
      <w:r w:rsidR="730D58B0" w:rsidRPr="35EF07D8">
        <w:rPr>
          <w:rFonts w:cs="Arial"/>
        </w:rPr>
        <w:t xml:space="preserve"> p</w:t>
      </w:r>
      <w:r w:rsidR="0C7E48DD" w:rsidRPr="35EF07D8">
        <w:rPr>
          <w:rFonts w:cs="Arial"/>
        </w:rPr>
        <w:t>rior to the Department’s “turn-on” field inspection.</w:t>
      </w:r>
      <w:r w:rsidR="0A10EE43" w:rsidRPr="35EF07D8">
        <w:rPr>
          <w:rFonts w:cs="Arial"/>
        </w:rPr>
        <w:t xml:space="preserve">  </w:t>
      </w:r>
      <w:r w:rsidR="0C7E48DD" w:rsidRPr="35EF07D8">
        <w:rPr>
          <w:rFonts w:cs="Arial"/>
        </w:rPr>
        <w:t>If in the event the Engineer determines work is not complete and the inspection will require more than two (2) hours to complete, the inspection shall be canceled</w:t>
      </w:r>
      <w:r w:rsidR="693750BD" w:rsidRPr="35EF07D8">
        <w:rPr>
          <w:rFonts w:cs="Arial"/>
        </w:rPr>
        <w:t>,</w:t>
      </w:r>
      <w:r w:rsidR="288BF964" w:rsidRPr="35EF07D8">
        <w:rPr>
          <w:rFonts w:cs="Arial"/>
        </w:rPr>
        <w:t xml:space="preserve"> </w:t>
      </w:r>
      <w:r w:rsidR="0C7E48DD" w:rsidRPr="35EF07D8">
        <w:rPr>
          <w:rFonts w:cs="Arial"/>
        </w:rPr>
        <w:t>and the Contractor will be required to reschedule at another date.</w:t>
      </w:r>
      <w:r w:rsidR="51CDDBDD" w:rsidRPr="35EF07D8">
        <w:rPr>
          <w:rFonts w:cs="Arial"/>
        </w:rPr>
        <w:t xml:space="preserve">  </w:t>
      </w:r>
      <w:r w:rsidR="0C7E48DD" w:rsidRPr="35EF07D8">
        <w:rPr>
          <w:rFonts w:cs="Arial"/>
        </w:rPr>
        <w:t>The maintenance of the traffic signals will not be accepted until all punch list work is corrected and re-inspected.</w:t>
      </w:r>
    </w:p>
    <w:p w14:paraId="62EBF3C5" w14:textId="77777777" w:rsidR="00810602" w:rsidRPr="00512229" w:rsidRDefault="00810602" w:rsidP="6697D202">
      <w:pPr>
        <w:rPr>
          <w:rFonts w:cs="Arial"/>
        </w:rPr>
      </w:pPr>
    </w:p>
    <w:p w14:paraId="4F33955B" w14:textId="296792C9" w:rsidR="00810602" w:rsidRPr="00512229" w:rsidRDefault="08E77441" w:rsidP="6697D202">
      <w:pPr>
        <w:ind w:left="720"/>
        <w:rPr>
          <w:rFonts w:cs="Arial"/>
        </w:rPr>
      </w:pPr>
      <w:r w:rsidRPr="6697D202">
        <w:rPr>
          <w:rFonts w:cs="Arial"/>
        </w:rPr>
        <w:t xml:space="preserve">When </w:t>
      </w:r>
      <w:r w:rsidR="7B5EE2BD" w:rsidRPr="6697D202">
        <w:rPr>
          <w:rFonts w:cs="Arial"/>
        </w:rPr>
        <w:t>the Contractor</w:t>
      </w:r>
      <w:r w:rsidR="5C204B8B" w:rsidRPr="6697D202">
        <w:rPr>
          <w:rFonts w:cs="Arial"/>
        </w:rPr>
        <w:t xml:space="preserve"> </w:t>
      </w:r>
      <w:r w:rsidR="7B5EE2BD" w:rsidRPr="6697D202">
        <w:rPr>
          <w:rFonts w:cs="Arial"/>
        </w:rPr>
        <w:t>request</w:t>
      </w:r>
      <w:r w:rsidR="39FB8CEB" w:rsidRPr="6697D202">
        <w:rPr>
          <w:rFonts w:cs="Arial"/>
        </w:rPr>
        <w:t>s</w:t>
      </w:r>
      <w:r w:rsidR="7B5EE2BD" w:rsidRPr="6697D202">
        <w:rPr>
          <w:rFonts w:cs="Arial"/>
        </w:rPr>
        <w:t xml:space="preserve"> a turn-on and inspection of the completed traffic signal installation</w:t>
      </w:r>
      <w:r w:rsidR="1F21FAD1" w:rsidRPr="6697D202">
        <w:rPr>
          <w:rFonts w:cs="Arial"/>
        </w:rPr>
        <w:t>(s),</w:t>
      </w:r>
      <w:r w:rsidR="6C7A9B4D" w:rsidRPr="6697D202">
        <w:rPr>
          <w:rFonts w:cs="Arial"/>
        </w:rPr>
        <w:t xml:space="preserve"> </w:t>
      </w:r>
      <w:r w:rsidR="1ED1FF1B" w:rsidRPr="6697D202">
        <w:rPr>
          <w:rFonts w:cs="Arial"/>
        </w:rPr>
        <w:t xml:space="preserve">the </w:t>
      </w:r>
      <w:r w:rsidR="7B5EE2BD" w:rsidRPr="6697D202">
        <w:rPr>
          <w:rFonts w:cs="Arial"/>
        </w:rPr>
        <w:t>request must be made to the Area Traffic Signal Maintenance and Operations Engineer a minimum of seven (7) working days prior to the time of the requested inspection.</w:t>
      </w:r>
      <w:r w:rsidR="2E53250D" w:rsidRPr="6697D202">
        <w:rPr>
          <w:rFonts w:cs="Arial"/>
        </w:rPr>
        <w:t xml:space="preserve">  </w:t>
      </w:r>
      <w:r w:rsidR="09427FF6" w:rsidRPr="6697D202">
        <w:rPr>
          <w:rFonts w:eastAsiaTheme="minorEastAsia" w:cs="Arial"/>
        </w:rPr>
        <w:t>The Department will attempt to ful</w:t>
      </w:r>
      <w:r w:rsidR="20755ED2" w:rsidRPr="6697D202">
        <w:rPr>
          <w:rFonts w:eastAsiaTheme="minorEastAsia" w:cs="Arial"/>
        </w:rPr>
        <w:t>fill</w:t>
      </w:r>
      <w:r w:rsidR="09427FF6" w:rsidRPr="6697D202">
        <w:rPr>
          <w:rFonts w:eastAsiaTheme="minorEastAsia" w:cs="Arial"/>
        </w:rPr>
        <w:t xml:space="preserve"> the Contractor’s turn-on and inspection date request</w:t>
      </w:r>
      <w:r w:rsidR="0C2B3333" w:rsidRPr="6697D202">
        <w:rPr>
          <w:rFonts w:eastAsiaTheme="minorEastAsia" w:cs="Arial"/>
        </w:rPr>
        <w:t>(s</w:t>
      </w:r>
      <w:r w:rsidR="08D02172" w:rsidRPr="6697D202">
        <w:rPr>
          <w:rFonts w:eastAsiaTheme="minorEastAsia" w:cs="Arial"/>
        </w:rPr>
        <w:t>);</w:t>
      </w:r>
      <w:r w:rsidR="09427FF6" w:rsidRPr="6697D202">
        <w:rPr>
          <w:rFonts w:eastAsiaTheme="minorEastAsia" w:cs="Arial"/>
        </w:rPr>
        <w:t xml:space="preserve"> </w:t>
      </w:r>
      <w:r w:rsidR="1009FA97" w:rsidRPr="6697D202">
        <w:rPr>
          <w:rFonts w:eastAsiaTheme="minorEastAsia" w:cs="Arial"/>
        </w:rPr>
        <w:t>however,</w:t>
      </w:r>
      <w:r w:rsidR="09427FF6" w:rsidRPr="6697D202">
        <w:rPr>
          <w:rFonts w:eastAsiaTheme="minorEastAsia" w:cs="Arial"/>
        </w:rPr>
        <w:t xml:space="preserve"> workload and other conditions may prevent the Department from accommodating specific dates or times.</w:t>
      </w:r>
      <w:r w:rsidR="7EC463EA" w:rsidRPr="6697D202">
        <w:rPr>
          <w:rFonts w:eastAsiaTheme="minorEastAsia" w:cs="Arial"/>
        </w:rPr>
        <w:t xml:space="preserve">  </w:t>
      </w:r>
      <w:r w:rsidR="09427FF6" w:rsidRPr="6697D202">
        <w:rPr>
          <w:rFonts w:eastAsiaTheme="minorEastAsia" w:cs="Arial"/>
        </w:rPr>
        <w:t>The Contractor shall not be entitled to any other compensation if the requested turn-on and inspection date(s) cannot be scheduled by the Department.</w:t>
      </w:r>
      <w:r w:rsidR="7F8D520C" w:rsidRPr="6697D202">
        <w:rPr>
          <w:rFonts w:eastAsiaTheme="minorEastAsia" w:cs="Arial"/>
        </w:rPr>
        <w:t xml:space="preserve">  </w:t>
      </w:r>
      <w:r w:rsidR="7B5EE2BD" w:rsidRPr="6697D202">
        <w:rPr>
          <w:rFonts w:cs="Arial"/>
        </w:rPr>
        <w:t xml:space="preserve">The Department will not grant a field inspection until </w:t>
      </w:r>
      <w:r w:rsidR="50063150" w:rsidRPr="6697D202">
        <w:rPr>
          <w:rFonts w:cs="Arial"/>
        </w:rPr>
        <w:lastRenderedPageBreak/>
        <w:t xml:space="preserve">written or electronic </w:t>
      </w:r>
      <w:r w:rsidR="7B5EE2BD" w:rsidRPr="6697D202">
        <w:rPr>
          <w:rFonts w:cs="Arial"/>
        </w:rPr>
        <w:t xml:space="preserve">notification is provided from the Contractor that the equipment has been field </w:t>
      </w:r>
      <w:proofErr w:type="gramStart"/>
      <w:r w:rsidR="7B5EE2BD" w:rsidRPr="6697D202">
        <w:rPr>
          <w:rFonts w:cs="Arial"/>
        </w:rPr>
        <w:t>tested</w:t>
      </w:r>
      <w:proofErr w:type="gramEnd"/>
      <w:r w:rsidR="7B5EE2BD" w:rsidRPr="6697D202">
        <w:rPr>
          <w:rFonts w:cs="Arial"/>
        </w:rPr>
        <w:t xml:space="preserve"> and the intersection is operating according to Contract requirements.  The Contractor must invite local fire department personnel to the turn-on when </w:t>
      </w:r>
      <w:r w:rsidR="0067353D">
        <w:rPr>
          <w:rFonts w:cs="Arial"/>
        </w:rPr>
        <w:t>e</w:t>
      </w:r>
      <w:r w:rsidR="7B5EE2BD" w:rsidRPr="6697D202">
        <w:rPr>
          <w:rFonts w:cs="Arial"/>
        </w:rPr>
        <w:t xml:space="preserve">mergency </w:t>
      </w:r>
      <w:r w:rsidR="0067353D">
        <w:rPr>
          <w:rFonts w:cs="Arial"/>
        </w:rPr>
        <w:t>v</w:t>
      </w:r>
      <w:r w:rsidR="7B5EE2BD" w:rsidRPr="6697D202">
        <w:rPr>
          <w:rFonts w:cs="Arial"/>
        </w:rPr>
        <w:t xml:space="preserve">ehicle </w:t>
      </w:r>
      <w:r w:rsidR="0067353D">
        <w:rPr>
          <w:rFonts w:cs="Arial"/>
        </w:rPr>
        <w:t>p</w:t>
      </w:r>
      <w:r w:rsidR="7B5EE2BD" w:rsidRPr="6697D202">
        <w:rPr>
          <w:rFonts w:cs="Arial"/>
        </w:rPr>
        <w:t>reemption (EVP) is included in the project.</w:t>
      </w:r>
      <w:r w:rsidR="1328F6AC" w:rsidRPr="6697D202">
        <w:rPr>
          <w:rFonts w:cs="Arial"/>
        </w:rPr>
        <w:t xml:space="preserve">  </w:t>
      </w:r>
      <w:r w:rsidR="7B5EE2BD" w:rsidRPr="6697D202">
        <w:rPr>
          <w:rFonts w:cs="Arial"/>
        </w:rPr>
        <w:t xml:space="preserve">When the </w:t>
      </w:r>
      <w:r w:rsidR="00FF6103">
        <w:rPr>
          <w:rFonts w:cs="Arial"/>
        </w:rPr>
        <w:t>C</w:t>
      </w:r>
      <w:r w:rsidR="7B5EE2BD" w:rsidRPr="6697D202">
        <w:rPr>
          <w:rFonts w:cs="Arial"/>
        </w:rPr>
        <w:t xml:space="preserve">ontract includes the item RE-OPTIMIZE TRAFFIC SIGNAL SYSTEM, OPTIMIZE TRAFFIC SIGNAL SYSTEM, </w:t>
      </w:r>
      <w:r w:rsidR="0007133A">
        <w:rPr>
          <w:rFonts w:cs="Arial"/>
        </w:rPr>
        <w:t>and/or</w:t>
      </w:r>
      <w:r w:rsidR="7B5EE2BD" w:rsidRPr="6697D202">
        <w:rPr>
          <w:rFonts w:cs="Arial"/>
        </w:rPr>
        <w:t xml:space="preserve"> TEMPORARY TRAFFIC SIGNAL TIMING, the Contractor must notify the SCAT Consultant of the turn-on</w:t>
      </w:r>
      <w:r w:rsidR="3913A208" w:rsidRPr="6697D202">
        <w:rPr>
          <w:rFonts w:cs="Arial"/>
        </w:rPr>
        <w:t>/detour implementation</w:t>
      </w:r>
      <w:r w:rsidR="7B5EE2BD" w:rsidRPr="6697D202">
        <w:rPr>
          <w:rFonts w:cs="Arial"/>
        </w:rPr>
        <w:t xml:space="preserve"> schedule, as well as stage changes and phase changes during construction.</w:t>
      </w:r>
    </w:p>
    <w:p w14:paraId="6D98A12B" w14:textId="77777777" w:rsidR="00810602" w:rsidRPr="00512229" w:rsidRDefault="00810602" w:rsidP="6697D202">
      <w:pPr>
        <w:rPr>
          <w:rFonts w:cs="Arial"/>
        </w:rPr>
      </w:pPr>
    </w:p>
    <w:p w14:paraId="56A5F63B" w14:textId="6C2833C3" w:rsidR="00810602" w:rsidRPr="00512229" w:rsidRDefault="7DF0FD52" w:rsidP="6697D202">
      <w:pPr>
        <w:ind w:left="720"/>
        <w:rPr>
          <w:rFonts w:cs="Arial"/>
        </w:rPr>
      </w:pPr>
      <w:r w:rsidRPr="6697D202">
        <w:rPr>
          <w:rFonts w:cs="Arial"/>
        </w:rPr>
        <w:t>The Contractor must have all traffic signal work completed and the electrical service installation connected by the utility company prior to requesting an inspection and turn-on of the traffic signal installation.</w:t>
      </w:r>
      <w:r w:rsidR="4BCA8597" w:rsidRPr="6697D202">
        <w:rPr>
          <w:rFonts w:cs="Arial"/>
        </w:rPr>
        <w:t xml:space="preserve">  </w:t>
      </w:r>
      <w:r w:rsidRPr="6697D202">
        <w:rPr>
          <w:rFonts w:cs="Arial"/>
        </w:rPr>
        <w:t xml:space="preserve">The Contractor shall be responsible to provide a police officer to </w:t>
      </w:r>
      <w:r w:rsidR="6069109F" w:rsidRPr="6697D202">
        <w:rPr>
          <w:rFonts w:cs="Arial"/>
        </w:rPr>
        <w:t>assist with</w:t>
      </w:r>
      <w:r w:rsidRPr="6697D202">
        <w:rPr>
          <w:rFonts w:cs="Arial"/>
        </w:rPr>
        <w:t xml:space="preserve"> traffic</w:t>
      </w:r>
      <w:r w:rsidR="6069109F" w:rsidRPr="6697D202">
        <w:rPr>
          <w:rFonts w:cs="Arial"/>
        </w:rPr>
        <w:t xml:space="preserve"> control</w:t>
      </w:r>
      <w:r w:rsidRPr="6697D202">
        <w:rPr>
          <w:rFonts w:cs="Arial"/>
        </w:rPr>
        <w:t xml:space="preserve"> at the time of testing.</w:t>
      </w:r>
    </w:p>
    <w:p w14:paraId="2946DB82" w14:textId="77777777" w:rsidR="00810602" w:rsidRPr="00512229" w:rsidRDefault="00810602" w:rsidP="6697D202">
      <w:pPr>
        <w:rPr>
          <w:rFonts w:cs="Arial"/>
        </w:rPr>
      </w:pPr>
    </w:p>
    <w:p w14:paraId="1001CE01" w14:textId="2C7851EE" w:rsidR="00570DEE" w:rsidRPr="00512229" w:rsidRDefault="46A9B572" w:rsidP="6697D202">
      <w:pPr>
        <w:ind w:left="720"/>
        <w:rPr>
          <w:rFonts w:cs="Arial"/>
        </w:rPr>
      </w:pPr>
      <w:r w:rsidRPr="6697D202">
        <w:rPr>
          <w:rFonts w:cs="Arial"/>
        </w:rPr>
        <w:t>The Contractor shall provide a</w:t>
      </w:r>
      <w:r w:rsidR="4664F05C" w:rsidRPr="6697D202">
        <w:rPr>
          <w:rFonts w:cs="Arial"/>
        </w:rPr>
        <w:t xml:space="preserve"> </w:t>
      </w:r>
      <w:r w:rsidRPr="6697D202">
        <w:rPr>
          <w:rFonts w:cs="Arial"/>
        </w:rPr>
        <w:t xml:space="preserve">representative from the </w:t>
      </w:r>
      <w:r w:rsidR="616079A1" w:rsidRPr="6697D202">
        <w:rPr>
          <w:rFonts w:cs="Arial"/>
        </w:rPr>
        <w:t>V</w:t>
      </w:r>
      <w:r w:rsidRPr="6697D202">
        <w:rPr>
          <w:rFonts w:cs="Arial"/>
        </w:rPr>
        <w:t>endor</w:t>
      </w:r>
      <w:r w:rsidR="4664F05C" w:rsidRPr="6697D202">
        <w:rPr>
          <w:rFonts w:cs="Arial"/>
        </w:rPr>
        <w:t xml:space="preserve"> who is knowledgeable of the cabinet design and controller functions</w:t>
      </w:r>
      <w:r w:rsidRPr="6697D202">
        <w:rPr>
          <w:rFonts w:cs="Arial"/>
        </w:rPr>
        <w:t xml:space="preserve"> to attend the traffic signal inspection for both permanent and temporary traffic signal turn-ons.</w:t>
      </w:r>
    </w:p>
    <w:p w14:paraId="5997CC1D" w14:textId="77777777" w:rsidR="00570DEE" w:rsidRPr="00512229" w:rsidRDefault="00570DEE" w:rsidP="6697D202">
      <w:pPr>
        <w:rPr>
          <w:rFonts w:cs="Arial"/>
        </w:rPr>
      </w:pPr>
    </w:p>
    <w:p w14:paraId="110FFD37" w14:textId="0D7186DF" w:rsidR="00810602" w:rsidRPr="00512229" w:rsidRDefault="472C5035" w:rsidP="6697D202">
      <w:pPr>
        <w:ind w:left="720"/>
        <w:rPr>
          <w:rFonts w:eastAsia="Arial" w:cs="Arial"/>
          <w:szCs w:val="22"/>
        </w:rPr>
      </w:pPr>
      <w:r w:rsidRPr="6697D202">
        <w:rPr>
          <w:rFonts w:cs="Arial"/>
        </w:rPr>
        <w:t xml:space="preserve">Upon demonstration that the signals are </w:t>
      </w:r>
      <w:proofErr w:type="gramStart"/>
      <w:r w:rsidRPr="6697D202">
        <w:rPr>
          <w:rFonts w:cs="Arial"/>
        </w:rPr>
        <w:t>operating</w:t>
      </w:r>
      <w:proofErr w:type="gramEnd"/>
      <w:r w:rsidRPr="6697D202">
        <w:rPr>
          <w:rFonts w:cs="Arial"/>
        </w:rPr>
        <w:t xml:space="preserve"> and all work is completed in accordance with the Contract and to the satisfaction of the Engineer, the Engineer will then allow the signals to be placed in continuous operation</w:t>
      </w:r>
      <w:r w:rsidR="67D85F9E" w:rsidRPr="6697D202">
        <w:rPr>
          <w:rFonts w:cs="Arial"/>
        </w:rPr>
        <w:t>.</w:t>
      </w:r>
      <w:r w:rsidR="7FD4D32F" w:rsidRPr="6697D202">
        <w:rPr>
          <w:rFonts w:cs="Arial"/>
        </w:rPr>
        <w:t xml:space="preserve">  </w:t>
      </w:r>
      <w:r w:rsidR="67D85F9E" w:rsidRPr="6697D202">
        <w:rPr>
          <w:rFonts w:cs="Arial"/>
        </w:rPr>
        <w:t xml:space="preserve">The signals </w:t>
      </w:r>
      <w:r w:rsidR="67D85F9E" w:rsidRPr="6697D202">
        <w:rPr>
          <w:rFonts w:eastAsia="Arial" w:cs="Arial"/>
          <w:szCs w:val="22"/>
        </w:rPr>
        <w:t xml:space="preserve">shall continue to be maintained by the </w:t>
      </w:r>
      <w:r w:rsidR="655B9477" w:rsidRPr="6697D202">
        <w:rPr>
          <w:rFonts w:eastAsia="Arial" w:cs="Arial"/>
          <w:szCs w:val="22"/>
        </w:rPr>
        <w:t>C</w:t>
      </w:r>
      <w:r w:rsidR="67D85F9E" w:rsidRPr="6697D202">
        <w:rPr>
          <w:rFonts w:eastAsia="Arial" w:cs="Arial"/>
          <w:szCs w:val="22"/>
        </w:rPr>
        <w:t>ontractor until final acceptance.</w:t>
      </w:r>
    </w:p>
    <w:p w14:paraId="123A1202" w14:textId="4F183F88" w:rsidR="6697D202" w:rsidRDefault="6697D202" w:rsidP="6697D202">
      <w:pPr>
        <w:ind w:left="720"/>
        <w:rPr>
          <w:rFonts w:eastAsia="Arial" w:cs="Arial"/>
          <w:szCs w:val="22"/>
        </w:rPr>
      </w:pPr>
    </w:p>
    <w:p w14:paraId="06417440" w14:textId="45453FBA" w:rsidR="002204A1" w:rsidRPr="00512229" w:rsidRDefault="46A9B572" w:rsidP="6697D202">
      <w:pPr>
        <w:ind w:left="720"/>
        <w:rPr>
          <w:rFonts w:cs="Arial"/>
        </w:rPr>
      </w:pPr>
      <w:r w:rsidRPr="4FE9D702">
        <w:rPr>
          <w:rFonts w:cs="Arial"/>
        </w:rPr>
        <w:t>The D</w:t>
      </w:r>
      <w:r w:rsidR="133A082C" w:rsidRPr="4FE9D702">
        <w:rPr>
          <w:rFonts w:cs="Arial"/>
        </w:rPr>
        <w:t>epartment</w:t>
      </w:r>
      <w:r w:rsidRPr="4FE9D702">
        <w:rPr>
          <w:rFonts w:cs="Arial"/>
        </w:rPr>
        <w:t xml:space="preserve"> requires the following</w:t>
      </w:r>
      <w:r w:rsidR="31801080" w:rsidRPr="4FE9D702">
        <w:rPr>
          <w:rFonts w:cs="Arial"/>
        </w:rPr>
        <w:t xml:space="preserve"> Final Project Documentation</w:t>
      </w:r>
      <w:r w:rsidRPr="4FE9D702">
        <w:rPr>
          <w:rFonts w:cs="Arial"/>
        </w:rPr>
        <w:t xml:space="preserve"> from the Contractor at traffic signal turn-ons</w:t>
      </w:r>
      <w:r w:rsidR="17D9128E" w:rsidRPr="4FE9D702">
        <w:rPr>
          <w:rFonts w:cs="Arial"/>
        </w:rPr>
        <w:t xml:space="preserve"> in electronic format</w:t>
      </w:r>
      <w:r w:rsidR="063344D0" w:rsidRPr="4FE9D702">
        <w:rPr>
          <w:rFonts w:cs="Arial"/>
        </w:rPr>
        <w:t xml:space="preserve"> in addition to hard copies where noted.</w:t>
      </w:r>
      <w:r w:rsidR="6705DCEA" w:rsidRPr="4FE9D702">
        <w:rPr>
          <w:rFonts w:cs="Arial"/>
        </w:rPr>
        <w:t xml:space="preserve">  </w:t>
      </w:r>
      <w:r w:rsidR="2033F7BA" w:rsidRPr="4FE9D702">
        <w:rPr>
          <w:rFonts w:cs="Arial"/>
        </w:rPr>
        <w:t>A</w:t>
      </w:r>
      <w:r w:rsidR="2ED23C2C" w:rsidRPr="4FE9D702">
        <w:rPr>
          <w:rFonts w:cs="Arial"/>
        </w:rPr>
        <w:t>n electronic media device</w:t>
      </w:r>
      <w:r w:rsidR="0D3855E5" w:rsidRPr="4FE9D702">
        <w:rPr>
          <w:rFonts w:cs="Arial"/>
        </w:rPr>
        <w:t xml:space="preserve"> </w:t>
      </w:r>
      <w:r w:rsidR="2033F7BA" w:rsidRPr="4FE9D702">
        <w:rPr>
          <w:rFonts w:cs="Arial"/>
        </w:rPr>
        <w:t>shall be submitted with separate folders corresponding to each numbered title below.</w:t>
      </w:r>
      <w:r w:rsidR="266D7AAE" w:rsidRPr="4FE9D702">
        <w:rPr>
          <w:rFonts w:cs="Arial"/>
        </w:rPr>
        <w:t xml:space="preserve">  </w:t>
      </w:r>
      <w:r w:rsidR="063344D0" w:rsidRPr="4FE9D702">
        <w:rPr>
          <w:rFonts w:cs="Arial"/>
        </w:rPr>
        <w:t xml:space="preserve">The </w:t>
      </w:r>
      <w:r w:rsidR="5107B9F3" w:rsidRPr="4FE9D702">
        <w:rPr>
          <w:rFonts w:cs="Arial"/>
        </w:rPr>
        <w:t>electronic media device</w:t>
      </w:r>
      <w:r w:rsidR="063344D0" w:rsidRPr="4FE9D702">
        <w:rPr>
          <w:rFonts w:cs="Arial"/>
        </w:rPr>
        <w:t xml:space="preserve"> shall be</w:t>
      </w:r>
      <w:r w:rsidR="2033F7BA" w:rsidRPr="4FE9D702">
        <w:rPr>
          <w:rFonts w:cs="Arial"/>
        </w:rPr>
        <w:t xml:space="preserve"> labeled with date, project location, company</w:t>
      </w:r>
      <w:r w:rsidR="18BD7443" w:rsidRPr="4FE9D702">
        <w:rPr>
          <w:rFonts w:cs="Arial"/>
        </w:rPr>
        <w:t>,</w:t>
      </w:r>
      <w:r w:rsidR="2033F7BA" w:rsidRPr="4FE9D702">
        <w:rPr>
          <w:rFonts w:cs="Arial"/>
        </w:rPr>
        <w:t xml:space="preserve"> and </w:t>
      </w:r>
      <w:r w:rsidR="00FF6103" w:rsidRPr="4FE9D702">
        <w:rPr>
          <w:rFonts w:cs="Arial"/>
        </w:rPr>
        <w:t>C</w:t>
      </w:r>
      <w:r w:rsidR="2033F7BA" w:rsidRPr="4FE9D702">
        <w:rPr>
          <w:rFonts w:cs="Arial"/>
        </w:rPr>
        <w:t xml:space="preserve">ontract or </w:t>
      </w:r>
      <w:r w:rsidR="00FF6103" w:rsidRPr="4FE9D702">
        <w:rPr>
          <w:rFonts w:cs="Arial"/>
        </w:rPr>
        <w:t>P</w:t>
      </w:r>
      <w:r w:rsidR="2033F7BA" w:rsidRPr="4FE9D702">
        <w:rPr>
          <w:rFonts w:cs="Arial"/>
        </w:rPr>
        <w:t>ermit number.</w:t>
      </w:r>
      <w:r w:rsidR="199AB84A" w:rsidRPr="4FE9D702">
        <w:rPr>
          <w:rFonts w:cs="Arial"/>
        </w:rPr>
        <w:t xml:space="preserve">  </w:t>
      </w:r>
      <w:r w:rsidR="7F64B3A1" w:rsidRPr="4FE9D702">
        <w:rPr>
          <w:rFonts w:cs="Arial"/>
        </w:rPr>
        <w:t xml:space="preserve">Electronic </w:t>
      </w:r>
      <w:r w:rsidR="20AE2EDB" w:rsidRPr="4FE9D702">
        <w:rPr>
          <w:rFonts w:cs="Arial"/>
        </w:rPr>
        <w:t>r</w:t>
      </w:r>
      <w:r w:rsidR="199AB84A" w:rsidRPr="4FE9D702">
        <w:rPr>
          <w:rFonts w:cs="Arial"/>
        </w:rPr>
        <w:t xml:space="preserve">ecord </w:t>
      </w:r>
      <w:r w:rsidR="1295E4B4" w:rsidRPr="4FE9D702">
        <w:rPr>
          <w:rFonts w:cs="Arial"/>
        </w:rPr>
        <w:t>d</w:t>
      </w:r>
      <w:r w:rsidR="199AB84A" w:rsidRPr="4FE9D702">
        <w:rPr>
          <w:rFonts w:cs="Arial"/>
        </w:rPr>
        <w:t>rawings</w:t>
      </w:r>
      <w:r w:rsidR="32F8248D" w:rsidRPr="4FE9D702">
        <w:rPr>
          <w:rFonts w:cs="Arial"/>
        </w:rPr>
        <w:t xml:space="preserve"> </w:t>
      </w:r>
      <w:r w:rsidR="199AB84A" w:rsidRPr="4FE9D702">
        <w:rPr>
          <w:rFonts w:cs="Arial"/>
        </w:rPr>
        <w:t xml:space="preserve">and </w:t>
      </w:r>
      <w:r w:rsidR="49C6F151" w:rsidRPr="4FE9D702">
        <w:rPr>
          <w:rFonts w:cs="Arial"/>
        </w:rPr>
        <w:t>m</w:t>
      </w:r>
      <w:r w:rsidR="199AB84A" w:rsidRPr="4FE9D702">
        <w:rPr>
          <w:rFonts w:cs="Arial"/>
        </w:rPr>
        <w:t xml:space="preserve">aterial </w:t>
      </w:r>
      <w:r w:rsidR="344A79C2" w:rsidRPr="4FE9D702">
        <w:rPr>
          <w:rFonts w:cs="Arial"/>
        </w:rPr>
        <w:t>a</w:t>
      </w:r>
      <w:r w:rsidR="199AB84A" w:rsidRPr="4FE9D702">
        <w:rPr>
          <w:rFonts w:cs="Arial"/>
        </w:rPr>
        <w:t xml:space="preserve">pprovals shall be submitted prior to traffic signal turn-on for review by the Department as described </w:t>
      </w:r>
      <w:r w:rsidR="2E03322D" w:rsidRPr="4FE9D702">
        <w:rPr>
          <w:rFonts w:cs="Arial"/>
        </w:rPr>
        <w:t xml:space="preserve">in the Record Drawings section </w:t>
      </w:r>
      <w:r w:rsidR="199AB84A" w:rsidRPr="4FE9D702">
        <w:rPr>
          <w:rFonts w:cs="Arial"/>
        </w:rPr>
        <w:t>herein.</w:t>
      </w:r>
    </w:p>
    <w:p w14:paraId="6B699379" w14:textId="77777777" w:rsidR="00810602" w:rsidRPr="00512229" w:rsidRDefault="00810602" w:rsidP="6697D202">
      <w:pPr>
        <w:rPr>
          <w:rFonts w:eastAsia="Arial" w:cs="Arial"/>
          <w:szCs w:val="22"/>
        </w:rPr>
      </w:pPr>
    </w:p>
    <w:p w14:paraId="72AF0E09" w14:textId="3321B255" w:rsidR="00421CD1" w:rsidRPr="00512229" w:rsidRDefault="251B84A1" w:rsidP="6697D202">
      <w:pPr>
        <w:ind w:left="720"/>
        <w:rPr>
          <w:rFonts w:eastAsia="Arial" w:cs="Arial"/>
          <w:szCs w:val="22"/>
        </w:rPr>
      </w:pPr>
      <w:r w:rsidRPr="6697D202">
        <w:rPr>
          <w:rFonts w:eastAsia="Arial" w:cs="Arial"/>
          <w:szCs w:val="22"/>
        </w:rPr>
        <w:t>Final Project Documentation:</w:t>
      </w:r>
    </w:p>
    <w:p w14:paraId="344BCD0F" w14:textId="57C63D33" w:rsidR="00421CD1" w:rsidRPr="00512229" w:rsidRDefault="00421CD1" w:rsidP="6697D202">
      <w:pPr>
        <w:ind w:left="720"/>
        <w:rPr>
          <w:rFonts w:eastAsia="Arial" w:cs="Arial"/>
          <w:szCs w:val="22"/>
        </w:rPr>
      </w:pPr>
    </w:p>
    <w:p w14:paraId="418D966A" w14:textId="4C378E7A" w:rsidR="00421CD1" w:rsidRPr="00512229" w:rsidRDefault="5E55F656" w:rsidP="6697D202">
      <w:pPr>
        <w:pStyle w:val="ListParagraph"/>
        <w:numPr>
          <w:ilvl w:val="0"/>
          <w:numId w:val="1"/>
        </w:numPr>
        <w:rPr>
          <w:rFonts w:ascii="Arial" w:eastAsia="Arial" w:hAnsi="Arial" w:cs="Arial"/>
          <w:sz w:val="22"/>
          <w:szCs w:val="22"/>
        </w:rPr>
      </w:pPr>
      <w:r w:rsidRPr="4FE9D702">
        <w:rPr>
          <w:rFonts w:ascii="Arial" w:eastAsia="Arial" w:hAnsi="Arial" w:cs="Arial"/>
          <w:sz w:val="22"/>
          <w:szCs w:val="22"/>
        </w:rPr>
        <w:t xml:space="preserve">Record Drawings.  </w:t>
      </w:r>
      <w:r w:rsidR="26FA7775" w:rsidRPr="4FE9D702">
        <w:rPr>
          <w:rFonts w:ascii="Arial" w:eastAsia="Arial" w:hAnsi="Arial" w:cs="Arial"/>
          <w:sz w:val="22"/>
          <w:szCs w:val="22"/>
        </w:rPr>
        <w:t>Electronically produced s</w:t>
      </w:r>
      <w:r w:rsidR="46A9B572" w:rsidRPr="4FE9D702">
        <w:rPr>
          <w:rFonts w:ascii="Arial" w:eastAsia="Arial" w:hAnsi="Arial" w:cs="Arial"/>
          <w:sz w:val="22"/>
          <w:szCs w:val="22"/>
        </w:rPr>
        <w:t>ignal plans of record with field revisions marked in red.</w:t>
      </w:r>
      <w:r w:rsidR="063344D0" w:rsidRPr="4FE9D702">
        <w:rPr>
          <w:rFonts w:ascii="Arial" w:eastAsia="Arial" w:hAnsi="Arial" w:cs="Arial"/>
          <w:sz w:val="22"/>
          <w:szCs w:val="22"/>
        </w:rPr>
        <w:t xml:space="preserve">  </w:t>
      </w:r>
      <w:r w:rsidR="2473BCF3" w:rsidRPr="4FE9D702">
        <w:rPr>
          <w:rFonts w:ascii="Arial" w:eastAsia="Arial" w:hAnsi="Arial" w:cs="Arial"/>
          <w:sz w:val="22"/>
          <w:szCs w:val="22"/>
        </w:rPr>
        <w:t>Two</w:t>
      </w:r>
      <w:r w:rsidR="69319ED5" w:rsidRPr="4FE9D702">
        <w:rPr>
          <w:rFonts w:ascii="Arial" w:eastAsia="Arial" w:hAnsi="Arial" w:cs="Arial"/>
          <w:sz w:val="22"/>
          <w:szCs w:val="22"/>
        </w:rPr>
        <w:t xml:space="preserve"> (2)</w:t>
      </w:r>
      <w:r w:rsidR="2473BCF3" w:rsidRPr="4FE9D702">
        <w:rPr>
          <w:rFonts w:ascii="Arial" w:eastAsia="Arial" w:hAnsi="Arial" w:cs="Arial"/>
          <w:sz w:val="22"/>
          <w:szCs w:val="22"/>
        </w:rPr>
        <w:t xml:space="preserve"> </w:t>
      </w:r>
      <w:r w:rsidR="063344D0" w:rsidRPr="4FE9D702">
        <w:rPr>
          <w:rFonts w:ascii="Arial" w:eastAsia="Arial" w:hAnsi="Arial" w:cs="Arial"/>
          <w:sz w:val="22"/>
          <w:szCs w:val="22"/>
        </w:rPr>
        <w:t>hard cop</w:t>
      </w:r>
      <w:r w:rsidR="52AA75B0" w:rsidRPr="4FE9D702">
        <w:rPr>
          <w:rFonts w:ascii="Arial" w:eastAsia="Arial" w:hAnsi="Arial" w:cs="Arial"/>
          <w:sz w:val="22"/>
          <w:szCs w:val="22"/>
        </w:rPr>
        <w:t>ies</w:t>
      </w:r>
      <w:r w:rsidR="310A4CB3" w:rsidRPr="4FE9D702">
        <w:rPr>
          <w:rFonts w:ascii="Arial" w:eastAsia="Arial" w:hAnsi="Arial" w:cs="Arial"/>
          <w:sz w:val="22"/>
          <w:szCs w:val="22"/>
        </w:rPr>
        <w:t xml:space="preserve"> </w:t>
      </w:r>
      <w:r w:rsidR="063344D0" w:rsidRPr="4FE9D702">
        <w:rPr>
          <w:rFonts w:ascii="Arial" w:eastAsia="Arial" w:hAnsi="Arial" w:cs="Arial"/>
          <w:sz w:val="22"/>
          <w:szCs w:val="22"/>
        </w:rPr>
        <w:t>of 11</w:t>
      </w:r>
      <w:r w:rsidR="0A06382F" w:rsidRPr="4FE9D702">
        <w:rPr>
          <w:rFonts w:ascii="Arial" w:eastAsia="Arial" w:hAnsi="Arial" w:cs="Arial"/>
          <w:sz w:val="22"/>
          <w:szCs w:val="22"/>
        </w:rPr>
        <w:t xml:space="preserve"> in. </w:t>
      </w:r>
      <w:r w:rsidR="0AE971DC" w:rsidRPr="4FE9D702">
        <w:rPr>
          <w:rFonts w:ascii="Arial" w:eastAsia="Arial" w:hAnsi="Arial" w:cs="Arial"/>
          <w:sz w:val="22"/>
          <w:szCs w:val="22"/>
        </w:rPr>
        <w:t xml:space="preserve">x </w:t>
      </w:r>
      <w:r w:rsidR="063344D0" w:rsidRPr="4FE9D702">
        <w:rPr>
          <w:rFonts w:ascii="Arial" w:eastAsia="Arial" w:hAnsi="Arial" w:cs="Arial"/>
          <w:sz w:val="22"/>
          <w:szCs w:val="22"/>
        </w:rPr>
        <w:t xml:space="preserve">17 </w:t>
      </w:r>
      <w:r w:rsidR="0AE971DC" w:rsidRPr="4FE9D702">
        <w:rPr>
          <w:rFonts w:ascii="Arial" w:eastAsia="Arial" w:hAnsi="Arial" w:cs="Arial"/>
          <w:sz w:val="22"/>
          <w:szCs w:val="22"/>
        </w:rPr>
        <w:t xml:space="preserve">in. </w:t>
      </w:r>
      <w:r w:rsidR="063344D0" w:rsidRPr="4FE9D702">
        <w:rPr>
          <w:rFonts w:ascii="Arial" w:eastAsia="Arial" w:hAnsi="Arial" w:cs="Arial"/>
          <w:sz w:val="22"/>
          <w:szCs w:val="22"/>
        </w:rPr>
        <w:t>record drawings shall also be provided.</w:t>
      </w:r>
    </w:p>
    <w:p w14:paraId="472F22F5" w14:textId="02CDE346" w:rsidR="00421CD1" w:rsidRPr="00512229" w:rsidRDefault="00421CD1" w:rsidP="6697D202">
      <w:pPr>
        <w:rPr>
          <w:rFonts w:eastAsia="Arial" w:cs="Arial"/>
          <w:szCs w:val="22"/>
        </w:rPr>
      </w:pPr>
    </w:p>
    <w:p w14:paraId="075E09F0" w14:textId="65CC4060" w:rsidR="00421CD1" w:rsidRPr="00512229" w:rsidRDefault="544E1B8C" w:rsidP="6697D202">
      <w:pPr>
        <w:pStyle w:val="ListParagraph"/>
        <w:numPr>
          <w:ilvl w:val="0"/>
          <w:numId w:val="1"/>
        </w:numPr>
        <w:spacing w:line="259" w:lineRule="auto"/>
        <w:rPr>
          <w:rFonts w:ascii="Arial" w:eastAsia="Arial" w:hAnsi="Arial" w:cs="Arial"/>
          <w:sz w:val="22"/>
          <w:szCs w:val="22"/>
        </w:rPr>
      </w:pPr>
      <w:r w:rsidRPr="6697D202">
        <w:rPr>
          <w:rFonts w:ascii="Arial" w:eastAsia="Arial" w:hAnsi="Arial" w:cs="Arial"/>
          <w:sz w:val="22"/>
          <w:szCs w:val="22"/>
        </w:rPr>
        <w:t>Field Testing.</w:t>
      </w:r>
      <w:r w:rsidR="64108E4D" w:rsidRPr="6697D202">
        <w:rPr>
          <w:rFonts w:ascii="Arial" w:eastAsia="Arial" w:hAnsi="Arial" w:cs="Arial"/>
          <w:sz w:val="22"/>
          <w:szCs w:val="22"/>
        </w:rPr>
        <w:t xml:space="preserve">  </w:t>
      </w:r>
      <w:r w:rsidR="7DF0FD52" w:rsidRPr="6697D202">
        <w:rPr>
          <w:rFonts w:ascii="Arial" w:eastAsia="Arial" w:hAnsi="Arial" w:cs="Arial"/>
          <w:sz w:val="22"/>
          <w:szCs w:val="22"/>
        </w:rPr>
        <w:t xml:space="preserve">Written notification from the Contractor and the </w:t>
      </w:r>
      <w:r w:rsidR="0F96AA50" w:rsidRPr="6697D202">
        <w:rPr>
          <w:rFonts w:ascii="Arial" w:eastAsia="Arial" w:hAnsi="Arial" w:cs="Arial"/>
          <w:sz w:val="22"/>
          <w:szCs w:val="22"/>
        </w:rPr>
        <w:t>V</w:t>
      </w:r>
      <w:r w:rsidR="7DF0FD52" w:rsidRPr="6697D202">
        <w:rPr>
          <w:rFonts w:ascii="Arial" w:eastAsia="Arial" w:hAnsi="Arial" w:cs="Arial"/>
          <w:sz w:val="22"/>
          <w:szCs w:val="22"/>
        </w:rPr>
        <w:t>endor of satisfactory field testin</w:t>
      </w:r>
      <w:r w:rsidR="45DF09C2" w:rsidRPr="6697D202">
        <w:rPr>
          <w:rFonts w:ascii="Arial" w:eastAsia="Arial" w:hAnsi="Arial" w:cs="Arial"/>
          <w:sz w:val="22"/>
          <w:szCs w:val="22"/>
        </w:rPr>
        <w:t>g</w:t>
      </w:r>
      <w:r w:rsidR="268578DF" w:rsidRPr="6697D202">
        <w:rPr>
          <w:rFonts w:ascii="Arial" w:eastAsia="Arial" w:hAnsi="Arial" w:cs="Arial"/>
          <w:sz w:val="22"/>
          <w:szCs w:val="22"/>
        </w:rPr>
        <w:t xml:space="preserve"> with corresponding material performance measurements, such as for </w:t>
      </w:r>
      <w:r w:rsidR="23DEEBE7" w:rsidRPr="6697D202">
        <w:rPr>
          <w:rFonts w:ascii="Arial" w:eastAsia="Arial" w:hAnsi="Arial" w:cs="Arial"/>
          <w:sz w:val="22"/>
          <w:szCs w:val="22"/>
        </w:rPr>
        <w:t>detector loops</w:t>
      </w:r>
      <w:r w:rsidR="268578DF" w:rsidRPr="6697D202">
        <w:rPr>
          <w:rFonts w:ascii="Arial" w:eastAsia="Arial" w:hAnsi="Arial" w:cs="Arial"/>
          <w:sz w:val="22"/>
          <w:szCs w:val="22"/>
        </w:rPr>
        <w:t xml:space="preserve"> and fiber </w:t>
      </w:r>
      <w:r w:rsidR="23DEEBE7" w:rsidRPr="6697D202">
        <w:rPr>
          <w:rFonts w:ascii="Arial" w:eastAsia="Arial" w:hAnsi="Arial" w:cs="Arial"/>
          <w:sz w:val="22"/>
          <w:szCs w:val="22"/>
        </w:rPr>
        <w:t>optic systems</w:t>
      </w:r>
      <w:r w:rsidR="251B84A1" w:rsidRPr="6697D202">
        <w:rPr>
          <w:rFonts w:ascii="Arial" w:eastAsia="Arial" w:hAnsi="Arial" w:cs="Arial"/>
          <w:sz w:val="22"/>
          <w:szCs w:val="22"/>
        </w:rPr>
        <w:t xml:space="preserve"> (see Article 801.13)</w:t>
      </w:r>
      <w:r w:rsidR="45DF09C2" w:rsidRPr="6697D202">
        <w:rPr>
          <w:rFonts w:ascii="Arial" w:eastAsia="Arial" w:hAnsi="Arial" w:cs="Arial"/>
          <w:sz w:val="22"/>
          <w:szCs w:val="22"/>
        </w:rPr>
        <w:t>.</w:t>
      </w:r>
    </w:p>
    <w:p w14:paraId="781D63BC" w14:textId="79727C7B" w:rsidR="00421CD1" w:rsidRPr="00512229" w:rsidRDefault="00421CD1" w:rsidP="6697D202">
      <w:pPr>
        <w:spacing w:line="259" w:lineRule="auto"/>
        <w:rPr>
          <w:rFonts w:eastAsia="Arial" w:cs="Arial"/>
          <w:szCs w:val="22"/>
        </w:rPr>
      </w:pPr>
    </w:p>
    <w:p w14:paraId="3C38D0AA" w14:textId="57BF7AB0" w:rsidR="00421CD1" w:rsidRPr="00512229" w:rsidRDefault="5E55F656" w:rsidP="6697D202">
      <w:pPr>
        <w:pStyle w:val="ListParagraph"/>
        <w:numPr>
          <w:ilvl w:val="0"/>
          <w:numId w:val="1"/>
        </w:numPr>
        <w:spacing w:line="259" w:lineRule="auto"/>
        <w:rPr>
          <w:rFonts w:ascii="Arial" w:eastAsia="Arial" w:hAnsi="Arial" w:cs="Arial"/>
          <w:sz w:val="22"/>
          <w:szCs w:val="22"/>
        </w:rPr>
      </w:pPr>
      <w:r w:rsidRPr="4FE9D702">
        <w:rPr>
          <w:rFonts w:ascii="Arial" w:eastAsia="Arial" w:hAnsi="Arial" w:cs="Arial"/>
          <w:sz w:val="22"/>
          <w:szCs w:val="22"/>
        </w:rPr>
        <w:t>Material Approval</w:t>
      </w:r>
      <w:r w:rsidR="3ABBCEA0" w:rsidRPr="4FE9D702">
        <w:rPr>
          <w:rFonts w:ascii="Arial" w:eastAsia="Arial" w:hAnsi="Arial" w:cs="Arial"/>
          <w:sz w:val="22"/>
          <w:szCs w:val="22"/>
        </w:rPr>
        <w:t>s</w:t>
      </w:r>
      <w:r w:rsidRPr="4FE9D702">
        <w:rPr>
          <w:rFonts w:ascii="Arial" w:eastAsia="Arial" w:hAnsi="Arial" w:cs="Arial"/>
          <w:sz w:val="22"/>
          <w:szCs w:val="22"/>
        </w:rPr>
        <w:t>.</w:t>
      </w:r>
      <w:r w:rsidR="3AB59B3A" w:rsidRPr="4FE9D702">
        <w:rPr>
          <w:rFonts w:ascii="Arial" w:eastAsia="Arial" w:hAnsi="Arial" w:cs="Arial"/>
          <w:sz w:val="22"/>
          <w:szCs w:val="22"/>
        </w:rPr>
        <w:t xml:space="preserve">  </w:t>
      </w:r>
      <w:r w:rsidR="5104A47F" w:rsidRPr="4FE9D702">
        <w:rPr>
          <w:rFonts w:ascii="Arial" w:eastAsia="Arial" w:hAnsi="Arial" w:cs="Arial"/>
          <w:sz w:val="22"/>
          <w:szCs w:val="22"/>
        </w:rPr>
        <w:t>M</w:t>
      </w:r>
      <w:r w:rsidR="4664F05C" w:rsidRPr="4FE9D702">
        <w:rPr>
          <w:rFonts w:ascii="Arial" w:eastAsia="Arial" w:hAnsi="Arial" w:cs="Arial"/>
          <w:sz w:val="22"/>
          <w:szCs w:val="22"/>
        </w:rPr>
        <w:t xml:space="preserve">aterial approval </w:t>
      </w:r>
      <w:r w:rsidR="77ABB134" w:rsidRPr="4FE9D702">
        <w:rPr>
          <w:rFonts w:ascii="Arial" w:eastAsia="Arial" w:hAnsi="Arial" w:cs="Arial"/>
          <w:sz w:val="22"/>
          <w:szCs w:val="22"/>
        </w:rPr>
        <w:t>documentation</w:t>
      </w:r>
      <w:r w:rsidR="41A9C17B" w:rsidRPr="4FE9D702">
        <w:rPr>
          <w:rFonts w:ascii="Arial" w:eastAsia="Arial" w:hAnsi="Arial" w:cs="Arial"/>
          <w:sz w:val="22"/>
          <w:szCs w:val="22"/>
        </w:rPr>
        <w:t>.</w:t>
      </w:r>
    </w:p>
    <w:p w14:paraId="00C6474D" w14:textId="4A1FDA83" w:rsidR="00421CD1" w:rsidRPr="00512229" w:rsidRDefault="00421CD1" w:rsidP="6697D202">
      <w:pPr>
        <w:spacing w:line="259" w:lineRule="auto"/>
        <w:rPr>
          <w:rFonts w:eastAsia="Arial" w:cs="Arial"/>
          <w:szCs w:val="22"/>
        </w:rPr>
      </w:pPr>
    </w:p>
    <w:p w14:paraId="6C0235A9" w14:textId="62F2CBF5" w:rsidR="00421CD1" w:rsidRPr="00512229" w:rsidRDefault="544E1B8C" w:rsidP="6697D202">
      <w:pPr>
        <w:pStyle w:val="ListParagraph"/>
        <w:numPr>
          <w:ilvl w:val="0"/>
          <w:numId w:val="1"/>
        </w:numPr>
        <w:spacing w:line="259" w:lineRule="auto"/>
        <w:rPr>
          <w:rFonts w:ascii="Arial" w:eastAsia="Arial" w:hAnsi="Arial" w:cs="Arial"/>
          <w:sz w:val="22"/>
          <w:szCs w:val="22"/>
        </w:rPr>
      </w:pPr>
      <w:r w:rsidRPr="6697D202">
        <w:rPr>
          <w:rFonts w:ascii="Arial" w:eastAsia="Arial" w:hAnsi="Arial" w:cs="Arial"/>
          <w:sz w:val="22"/>
          <w:szCs w:val="22"/>
        </w:rPr>
        <w:t>Manuals.</w:t>
      </w:r>
      <w:r w:rsidR="120A37C7" w:rsidRPr="6697D202">
        <w:rPr>
          <w:rFonts w:ascii="Arial" w:eastAsia="Arial" w:hAnsi="Arial" w:cs="Arial"/>
          <w:sz w:val="22"/>
          <w:szCs w:val="22"/>
        </w:rPr>
        <w:t xml:space="preserve">  </w:t>
      </w:r>
      <w:r w:rsidR="7A462B62" w:rsidRPr="6697D202">
        <w:rPr>
          <w:rFonts w:ascii="Arial" w:eastAsia="Arial" w:hAnsi="Arial" w:cs="Arial"/>
          <w:sz w:val="22"/>
          <w:szCs w:val="22"/>
        </w:rPr>
        <w:t>O</w:t>
      </w:r>
      <w:r w:rsidR="7DF0FD52" w:rsidRPr="6697D202">
        <w:rPr>
          <w:rFonts w:ascii="Arial" w:eastAsia="Arial" w:hAnsi="Arial" w:cs="Arial"/>
          <w:sz w:val="22"/>
          <w:szCs w:val="22"/>
        </w:rPr>
        <w:t>peration and service manuals of the signal controller and associated control equipment</w:t>
      </w:r>
      <w:r w:rsidR="7A462B62" w:rsidRPr="6697D202">
        <w:rPr>
          <w:rFonts w:ascii="Arial" w:eastAsia="Arial" w:hAnsi="Arial" w:cs="Arial"/>
          <w:sz w:val="22"/>
          <w:szCs w:val="22"/>
        </w:rPr>
        <w:t>.</w:t>
      </w:r>
    </w:p>
    <w:p w14:paraId="24A82600" w14:textId="30B732CE" w:rsidR="00421CD1" w:rsidRPr="00512229" w:rsidRDefault="00421CD1" w:rsidP="6697D202">
      <w:pPr>
        <w:spacing w:line="259" w:lineRule="auto"/>
        <w:rPr>
          <w:rFonts w:eastAsia="Arial" w:cs="Arial"/>
          <w:szCs w:val="22"/>
        </w:rPr>
      </w:pPr>
    </w:p>
    <w:p w14:paraId="07F3569D" w14:textId="05CD27D0" w:rsidR="00421CD1" w:rsidRPr="00512229" w:rsidRDefault="5E55F656" w:rsidP="6697D202">
      <w:pPr>
        <w:pStyle w:val="ListParagraph"/>
        <w:numPr>
          <w:ilvl w:val="0"/>
          <w:numId w:val="1"/>
        </w:numPr>
        <w:spacing w:line="259" w:lineRule="auto"/>
        <w:rPr>
          <w:rFonts w:ascii="Arial" w:eastAsia="Arial" w:hAnsi="Arial" w:cs="Arial"/>
          <w:sz w:val="22"/>
          <w:szCs w:val="22"/>
        </w:rPr>
      </w:pPr>
      <w:r w:rsidRPr="4FE9D702">
        <w:rPr>
          <w:rFonts w:ascii="Arial" w:eastAsia="Arial" w:hAnsi="Arial" w:cs="Arial"/>
          <w:sz w:val="22"/>
          <w:szCs w:val="22"/>
        </w:rPr>
        <w:lastRenderedPageBreak/>
        <w:t>Cabinet Wiring Diagram</w:t>
      </w:r>
      <w:r w:rsidR="7506CD8A" w:rsidRPr="4FE9D702">
        <w:rPr>
          <w:rFonts w:ascii="Arial" w:eastAsia="Arial" w:hAnsi="Arial" w:cs="Arial"/>
          <w:sz w:val="22"/>
          <w:szCs w:val="22"/>
        </w:rPr>
        <w:t xml:space="preserve"> and Cable Logs</w:t>
      </w:r>
      <w:r w:rsidRPr="4FE9D702">
        <w:rPr>
          <w:rFonts w:ascii="Arial" w:eastAsia="Arial" w:hAnsi="Arial" w:cs="Arial"/>
          <w:sz w:val="22"/>
          <w:szCs w:val="22"/>
        </w:rPr>
        <w:t>.</w:t>
      </w:r>
      <w:r w:rsidR="13404A34" w:rsidRPr="4FE9D702">
        <w:rPr>
          <w:rFonts w:ascii="Arial" w:eastAsia="Arial" w:hAnsi="Arial" w:cs="Arial"/>
          <w:sz w:val="22"/>
          <w:szCs w:val="22"/>
        </w:rPr>
        <w:t xml:space="preserve">  </w:t>
      </w:r>
      <w:r w:rsidR="46A9B572" w:rsidRPr="4FE9D702">
        <w:rPr>
          <w:rFonts w:ascii="Arial" w:eastAsia="Arial" w:hAnsi="Arial" w:cs="Arial"/>
          <w:sz w:val="22"/>
          <w:szCs w:val="22"/>
        </w:rPr>
        <w:t xml:space="preserve">Five (5) </w:t>
      </w:r>
      <w:r w:rsidR="4664F05C" w:rsidRPr="4FE9D702">
        <w:rPr>
          <w:rFonts w:ascii="Arial" w:eastAsia="Arial" w:hAnsi="Arial" w:cs="Arial"/>
          <w:sz w:val="22"/>
          <w:szCs w:val="22"/>
        </w:rPr>
        <w:t xml:space="preserve">hard </w:t>
      </w:r>
      <w:r w:rsidR="46A9B572" w:rsidRPr="4FE9D702">
        <w:rPr>
          <w:rFonts w:ascii="Arial" w:eastAsia="Arial" w:hAnsi="Arial" w:cs="Arial"/>
          <w:sz w:val="22"/>
          <w:szCs w:val="22"/>
        </w:rPr>
        <w:t xml:space="preserve">copies </w:t>
      </w:r>
      <w:r w:rsidR="0007133A" w:rsidRPr="4FE9D702">
        <w:rPr>
          <w:rFonts w:ascii="Arial" w:eastAsia="Arial" w:hAnsi="Arial" w:cs="Arial"/>
          <w:sz w:val="22"/>
          <w:szCs w:val="22"/>
        </w:rPr>
        <w:t xml:space="preserve">of </w:t>
      </w:r>
      <w:r w:rsidR="46A9B572" w:rsidRPr="4FE9D702">
        <w:rPr>
          <w:rFonts w:ascii="Arial" w:eastAsia="Arial" w:hAnsi="Arial" w:cs="Arial"/>
          <w:sz w:val="22"/>
          <w:szCs w:val="22"/>
        </w:rPr>
        <w:t>11</w:t>
      </w:r>
      <w:r w:rsidR="358086DA" w:rsidRPr="4FE9D702">
        <w:rPr>
          <w:rFonts w:ascii="Arial" w:eastAsia="Arial" w:hAnsi="Arial" w:cs="Arial"/>
          <w:sz w:val="22"/>
          <w:szCs w:val="22"/>
        </w:rPr>
        <w:t xml:space="preserve"> in.</w:t>
      </w:r>
      <w:r w:rsidR="46A9B572" w:rsidRPr="4FE9D702">
        <w:rPr>
          <w:rFonts w:ascii="Arial" w:eastAsia="Arial" w:hAnsi="Arial" w:cs="Arial"/>
          <w:sz w:val="22"/>
          <w:szCs w:val="22"/>
        </w:rPr>
        <w:t xml:space="preserve"> x 17</w:t>
      </w:r>
      <w:r w:rsidR="633899D2" w:rsidRPr="4FE9D702">
        <w:rPr>
          <w:rFonts w:ascii="Arial" w:eastAsia="Arial" w:hAnsi="Arial" w:cs="Arial"/>
          <w:sz w:val="22"/>
          <w:szCs w:val="22"/>
        </w:rPr>
        <w:t xml:space="preserve"> in.</w:t>
      </w:r>
      <w:r w:rsidR="0007133A" w:rsidRPr="4FE9D702">
        <w:rPr>
          <w:rFonts w:ascii="Arial" w:eastAsia="Arial" w:hAnsi="Arial" w:cs="Arial"/>
          <w:sz w:val="22"/>
          <w:szCs w:val="22"/>
        </w:rPr>
        <w:t xml:space="preserve"> </w:t>
      </w:r>
      <w:r w:rsidR="46A9B572" w:rsidRPr="4FE9D702">
        <w:rPr>
          <w:rFonts w:ascii="Arial" w:eastAsia="Arial" w:hAnsi="Arial" w:cs="Arial"/>
          <w:sz w:val="22"/>
          <w:szCs w:val="22"/>
        </w:rPr>
        <w:t>cabinet wiring diagrams</w:t>
      </w:r>
      <w:r w:rsidR="4664F05C" w:rsidRPr="4FE9D702">
        <w:rPr>
          <w:rFonts w:ascii="Arial" w:eastAsia="Arial" w:hAnsi="Arial" w:cs="Arial"/>
          <w:sz w:val="22"/>
          <w:szCs w:val="22"/>
        </w:rPr>
        <w:t xml:space="preserve"> shall be provided</w:t>
      </w:r>
      <w:r w:rsidR="7506CD8A" w:rsidRPr="4FE9D702">
        <w:rPr>
          <w:rFonts w:ascii="Arial" w:eastAsia="Arial" w:hAnsi="Arial" w:cs="Arial"/>
          <w:sz w:val="22"/>
          <w:szCs w:val="22"/>
        </w:rPr>
        <w:t xml:space="preserve"> along with electronic </w:t>
      </w:r>
      <w:r w:rsidR="04CA3494" w:rsidRPr="4FE9D702">
        <w:rPr>
          <w:rFonts w:ascii="Arial" w:eastAsia="Arial" w:hAnsi="Arial" w:cs="Arial"/>
          <w:sz w:val="22"/>
          <w:szCs w:val="22"/>
        </w:rPr>
        <w:t xml:space="preserve">PDF </w:t>
      </w:r>
      <w:r w:rsidR="7506CD8A" w:rsidRPr="4FE9D702">
        <w:rPr>
          <w:rFonts w:ascii="Arial" w:eastAsia="Arial" w:hAnsi="Arial" w:cs="Arial"/>
          <w:sz w:val="22"/>
          <w:szCs w:val="22"/>
        </w:rPr>
        <w:t xml:space="preserve">and </w:t>
      </w:r>
      <w:r w:rsidR="06B293F2" w:rsidRPr="4FE9D702">
        <w:rPr>
          <w:rFonts w:ascii="Arial" w:eastAsia="Arial" w:hAnsi="Arial" w:cs="Arial"/>
          <w:sz w:val="22"/>
          <w:szCs w:val="22"/>
        </w:rPr>
        <w:t>DGN</w:t>
      </w:r>
      <w:r w:rsidR="7506CD8A" w:rsidRPr="4FE9D702">
        <w:rPr>
          <w:rFonts w:ascii="Arial" w:eastAsia="Arial" w:hAnsi="Arial" w:cs="Arial"/>
          <w:sz w:val="22"/>
          <w:szCs w:val="22"/>
        </w:rPr>
        <w:t xml:space="preserve"> files of the cabinet wiring diagram.</w:t>
      </w:r>
      <w:r w:rsidR="4C7FCCE7" w:rsidRPr="4FE9D702">
        <w:rPr>
          <w:rFonts w:ascii="Arial" w:eastAsia="Arial" w:hAnsi="Arial" w:cs="Arial"/>
          <w:sz w:val="22"/>
          <w:szCs w:val="22"/>
        </w:rPr>
        <w:t xml:space="preserve">  </w:t>
      </w:r>
      <w:r w:rsidR="7506CD8A" w:rsidRPr="4FE9D702">
        <w:rPr>
          <w:rFonts w:ascii="Arial" w:eastAsia="Arial" w:hAnsi="Arial" w:cs="Arial"/>
          <w:sz w:val="22"/>
          <w:szCs w:val="22"/>
        </w:rPr>
        <w:t xml:space="preserve">Five </w:t>
      </w:r>
      <w:r w:rsidR="2D9CEEC6" w:rsidRPr="4FE9D702">
        <w:rPr>
          <w:rFonts w:ascii="Arial" w:eastAsia="Arial" w:hAnsi="Arial" w:cs="Arial"/>
          <w:sz w:val="22"/>
          <w:szCs w:val="22"/>
        </w:rPr>
        <w:t xml:space="preserve">(5) </w:t>
      </w:r>
      <w:r w:rsidR="7506CD8A" w:rsidRPr="4FE9D702">
        <w:rPr>
          <w:rFonts w:ascii="Arial" w:eastAsia="Arial" w:hAnsi="Arial" w:cs="Arial"/>
          <w:sz w:val="22"/>
          <w:szCs w:val="22"/>
        </w:rPr>
        <w:t xml:space="preserve">hard copies of the cable logs and electronic </w:t>
      </w:r>
      <w:r w:rsidR="5F0952B4" w:rsidRPr="4FE9D702">
        <w:rPr>
          <w:rFonts w:ascii="Arial" w:eastAsia="Arial" w:hAnsi="Arial" w:cs="Arial"/>
          <w:sz w:val="22"/>
          <w:szCs w:val="22"/>
        </w:rPr>
        <w:t>E</w:t>
      </w:r>
      <w:r w:rsidR="13838DB7" w:rsidRPr="4FE9D702">
        <w:rPr>
          <w:rFonts w:ascii="Arial" w:eastAsia="Arial" w:hAnsi="Arial" w:cs="Arial"/>
          <w:sz w:val="22"/>
          <w:szCs w:val="22"/>
        </w:rPr>
        <w:t>xcel files shall be provided with cable #, number of conductors and spares, connected device/signal head and intersection location</w:t>
      </w:r>
      <w:r w:rsidR="39D03BDD" w:rsidRPr="4FE9D702">
        <w:rPr>
          <w:rFonts w:ascii="Arial" w:eastAsia="Arial" w:hAnsi="Arial" w:cs="Arial"/>
          <w:sz w:val="22"/>
          <w:szCs w:val="22"/>
        </w:rPr>
        <w:t>.</w:t>
      </w:r>
    </w:p>
    <w:p w14:paraId="4BA3A788" w14:textId="4C9B9ED6" w:rsidR="00421CD1" w:rsidRPr="00512229" w:rsidRDefault="00421CD1" w:rsidP="6697D202">
      <w:pPr>
        <w:spacing w:line="259" w:lineRule="auto"/>
        <w:rPr>
          <w:rFonts w:eastAsia="Arial" w:cs="Arial"/>
          <w:szCs w:val="22"/>
        </w:rPr>
      </w:pPr>
    </w:p>
    <w:p w14:paraId="3F711D73" w14:textId="63FDC021" w:rsidR="00421CD1" w:rsidRPr="00512229" w:rsidRDefault="544E1B8C" w:rsidP="6697D202">
      <w:pPr>
        <w:pStyle w:val="ListParagraph"/>
        <w:numPr>
          <w:ilvl w:val="0"/>
          <w:numId w:val="1"/>
        </w:numPr>
        <w:spacing w:line="259" w:lineRule="auto"/>
        <w:rPr>
          <w:rFonts w:ascii="Arial" w:eastAsia="Arial" w:hAnsi="Arial" w:cs="Arial"/>
          <w:sz w:val="22"/>
          <w:szCs w:val="22"/>
        </w:rPr>
      </w:pPr>
      <w:r w:rsidRPr="6697D202">
        <w:rPr>
          <w:rFonts w:ascii="Arial" w:eastAsia="Arial" w:hAnsi="Arial" w:cs="Arial"/>
          <w:sz w:val="22"/>
          <w:szCs w:val="22"/>
        </w:rPr>
        <w:t xml:space="preserve">Warrantees and </w:t>
      </w:r>
      <w:proofErr w:type="gramStart"/>
      <w:r w:rsidRPr="6697D202">
        <w:rPr>
          <w:rFonts w:ascii="Arial" w:eastAsia="Arial" w:hAnsi="Arial" w:cs="Arial"/>
          <w:sz w:val="22"/>
          <w:szCs w:val="22"/>
        </w:rPr>
        <w:t>Guarantees</w:t>
      </w:r>
      <w:proofErr w:type="gramEnd"/>
      <w:r w:rsidRPr="6697D202">
        <w:rPr>
          <w:rFonts w:ascii="Arial" w:eastAsia="Arial" w:hAnsi="Arial" w:cs="Arial"/>
          <w:sz w:val="22"/>
          <w:szCs w:val="22"/>
        </w:rPr>
        <w:t>.</w:t>
      </w:r>
      <w:r w:rsidR="1D97609D" w:rsidRPr="6697D202">
        <w:rPr>
          <w:rFonts w:ascii="Arial" w:eastAsia="Arial" w:hAnsi="Arial" w:cs="Arial"/>
          <w:sz w:val="22"/>
          <w:szCs w:val="22"/>
        </w:rPr>
        <w:t xml:space="preserve">  </w:t>
      </w:r>
      <w:r w:rsidR="54CDCE6C" w:rsidRPr="6697D202">
        <w:rPr>
          <w:rFonts w:ascii="Arial" w:eastAsia="Arial" w:hAnsi="Arial" w:cs="Arial"/>
          <w:sz w:val="22"/>
          <w:szCs w:val="22"/>
        </w:rPr>
        <w:t xml:space="preserve">All manufacturer and </w:t>
      </w:r>
      <w:r w:rsidR="00FF6103">
        <w:rPr>
          <w:rFonts w:ascii="Arial" w:eastAsia="Arial" w:hAnsi="Arial" w:cs="Arial"/>
          <w:sz w:val="22"/>
          <w:szCs w:val="22"/>
        </w:rPr>
        <w:t>C</w:t>
      </w:r>
      <w:r w:rsidR="54CDCE6C" w:rsidRPr="6697D202">
        <w:rPr>
          <w:rFonts w:ascii="Arial" w:eastAsia="Arial" w:hAnsi="Arial" w:cs="Arial"/>
          <w:sz w:val="22"/>
          <w:szCs w:val="22"/>
        </w:rPr>
        <w:t xml:space="preserve">ontractor warrantees and </w:t>
      </w:r>
      <w:proofErr w:type="gramStart"/>
      <w:r w:rsidR="54CDCE6C" w:rsidRPr="6697D202">
        <w:rPr>
          <w:rFonts w:ascii="Arial" w:eastAsia="Arial" w:hAnsi="Arial" w:cs="Arial"/>
          <w:sz w:val="22"/>
          <w:szCs w:val="22"/>
        </w:rPr>
        <w:t>guarantees</w:t>
      </w:r>
      <w:proofErr w:type="gramEnd"/>
      <w:r w:rsidR="54CDCE6C" w:rsidRPr="6697D202">
        <w:rPr>
          <w:rFonts w:ascii="Arial" w:eastAsia="Arial" w:hAnsi="Arial" w:cs="Arial"/>
          <w:sz w:val="22"/>
          <w:szCs w:val="22"/>
        </w:rPr>
        <w:t xml:space="preserve"> required by Article 801.14.</w:t>
      </w:r>
    </w:p>
    <w:p w14:paraId="21B9C34C" w14:textId="7FB7F8D3" w:rsidR="00421CD1" w:rsidRPr="00512229" w:rsidRDefault="00421CD1" w:rsidP="6697D202">
      <w:pPr>
        <w:spacing w:line="259" w:lineRule="auto"/>
        <w:rPr>
          <w:rFonts w:eastAsia="Arial" w:cs="Arial"/>
          <w:szCs w:val="22"/>
        </w:rPr>
      </w:pPr>
    </w:p>
    <w:p w14:paraId="2B9F611A" w14:textId="1EA9B8FA" w:rsidR="00421CD1" w:rsidRPr="00512229" w:rsidRDefault="0007133A" w:rsidP="6697D202">
      <w:pPr>
        <w:pStyle w:val="ListParagraph"/>
        <w:numPr>
          <w:ilvl w:val="0"/>
          <w:numId w:val="1"/>
        </w:numPr>
        <w:spacing w:line="259" w:lineRule="auto"/>
        <w:rPr>
          <w:rFonts w:ascii="Arial" w:eastAsia="Arial" w:hAnsi="Arial" w:cs="Arial"/>
          <w:sz w:val="22"/>
          <w:szCs w:val="22"/>
        </w:rPr>
      </w:pPr>
      <w:r>
        <w:rPr>
          <w:rFonts w:ascii="Arial" w:eastAsia="Arial" w:hAnsi="Arial" w:cs="Arial"/>
          <w:sz w:val="22"/>
          <w:szCs w:val="22"/>
        </w:rPr>
        <w:t xml:space="preserve">GPS Coordinates.  </w:t>
      </w:r>
      <w:r w:rsidR="179BEED7" w:rsidRPr="6697D202">
        <w:rPr>
          <w:rFonts w:ascii="Arial" w:eastAsia="Arial" w:hAnsi="Arial" w:cs="Arial"/>
          <w:sz w:val="22"/>
          <w:szCs w:val="22"/>
        </w:rPr>
        <w:t>GPS coordinate</w:t>
      </w:r>
      <w:r w:rsidR="461DA9FD" w:rsidRPr="6697D202">
        <w:rPr>
          <w:rFonts w:ascii="Arial" w:eastAsia="Arial" w:hAnsi="Arial" w:cs="Arial"/>
          <w:sz w:val="22"/>
          <w:szCs w:val="22"/>
        </w:rPr>
        <w:t>s</w:t>
      </w:r>
      <w:r w:rsidR="179BEED7" w:rsidRPr="6697D202">
        <w:rPr>
          <w:rFonts w:ascii="Arial" w:eastAsia="Arial" w:hAnsi="Arial" w:cs="Arial"/>
          <w:sz w:val="22"/>
          <w:szCs w:val="22"/>
        </w:rPr>
        <w:t xml:space="preserve"> of traffic signal equipment as describe</w:t>
      </w:r>
      <w:r w:rsidR="5DA473D5" w:rsidRPr="6697D202">
        <w:rPr>
          <w:rFonts w:ascii="Arial" w:eastAsia="Arial" w:hAnsi="Arial" w:cs="Arial"/>
          <w:sz w:val="22"/>
          <w:szCs w:val="22"/>
        </w:rPr>
        <w:t>d</w:t>
      </w:r>
      <w:r w:rsidR="179BEED7" w:rsidRPr="6697D202">
        <w:rPr>
          <w:rFonts w:ascii="Arial" w:eastAsia="Arial" w:hAnsi="Arial" w:cs="Arial"/>
          <w:sz w:val="22"/>
          <w:szCs w:val="22"/>
        </w:rPr>
        <w:t xml:space="preserve"> in the Record Drawings section herein.</w:t>
      </w:r>
    </w:p>
    <w:p w14:paraId="3FE9F23F" w14:textId="77777777" w:rsidR="00810602" w:rsidRPr="00512229" w:rsidRDefault="00810602" w:rsidP="6697D202">
      <w:pPr>
        <w:pStyle w:val="DefaultText"/>
        <w:tabs>
          <w:tab w:val="left" w:pos="720"/>
          <w:tab w:val="left" w:pos="1152"/>
          <w:tab w:val="left" w:pos="1440"/>
        </w:tabs>
        <w:rPr>
          <w:rFonts w:eastAsia="Arial" w:cs="Arial"/>
          <w:sz w:val="22"/>
          <w:szCs w:val="22"/>
        </w:rPr>
      </w:pPr>
    </w:p>
    <w:p w14:paraId="198BFE1E" w14:textId="209857E2" w:rsidR="00810602" w:rsidRPr="00512229" w:rsidRDefault="7B5EE2BD" w:rsidP="6697D202">
      <w:pPr>
        <w:ind w:left="720"/>
        <w:rPr>
          <w:rFonts w:cs="Arial"/>
        </w:rPr>
      </w:pPr>
      <w:r w:rsidRPr="6697D202">
        <w:rPr>
          <w:rFonts w:cs="Arial"/>
        </w:rPr>
        <w:t>Acceptance of the traffic signal equipment by the Department shall be based upon inspection results at the traffic signal “turn</w:t>
      </w:r>
      <w:r w:rsidR="0749B9FF" w:rsidRPr="6697D202">
        <w:rPr>
          <w:rFonts w:cs="Arial"/>
        </w:rPr>
        <w:t>-</w:t>
      </w:r>
      <w:r w:rsidRPr="6697D202">
        <w:rPr>
          <w:rFonts w:cs="Arial"/>
        </w:rPr>
        <w:t>on”</w:t>
      </w:r>
      <w:r w:rsidR="5A7DC944" w:rsidRPr="6697D202">
        <w:rPr>
          <w:rFonts w:cs="Arial"/>
        </w:rPr>
        <w:t>, completeness of the required documentation</w:t>
      </w:r>
      <w:r w:rsidR="5B147FA5" w:rsidRPr="6697D202">
        <w:rPr>
          <w:rFonts w:cs="Arial"/>
        </w:rPr>
        <w:t>,</w:t>
      </w:r>
      <w:r w:rsidR="5A7DC944" w:rsidRPr="6697D202">
        <w:rPr>
          <w:rFonts w:cs="Arial"/>
        </w:rPr>
        <w:t xml:space="preserve"> and successful operation during a minimum 72 hour “burn-in” period following activation of traffic signal</w:t>
      </w:r>
      <w:r w:rsidR="53E1460C" w:rsidRPr="6697D202">
        <w:rPr>
          <w:rFonts w:cs="Arial"/>
        </w:rPr>
        <w:t xml:space="preserve"> equipment</w:t>
      </w:r>
      <w:r w:rsidR="5A7DC944" w:rsidRPr="6697D202">
        <w:rPr>
          <w:rFonts w:cs="Arial"/>
        </w:rPr>
        <w:t>.</w:t>
      </w:r>
      <w:r w:rsidR="2E88751D" w:rsidRPr="6697D202">
        <w:rPr>
          <w:rFonts w:cs="Arial"/>
        </w:rPr>
        <w:t xml:space="preserve">  </w:t>
      </w:r>
      <w:r w:rsidRPr="6697D202">
        <w:rPr>
          <w:rFonts w:cs="Arial"/>
        </w:rPr>
        <w:t xml:space="preserve">If approved, traffic signal acceptance shall be verbal at the </w:t>
      </w:r>
      <w:r w:rsidR="1E5232EF" w:rsidRPr="6697D202">
        <w:rPr>
          <w:rFonts w:cs="Arial"/>
        </w:rPr>
        <w:t xml:space="preserve">final </w:t>
      </w:r>
      <w:r w:rsidRPr="6697D202">
        <w:rPr>
          <w:rFonts w:cs="Arial"/>
        </w:rPr>
        <w:t>inspection followed by written correspondence from the Engineer.</w:t>
      </w:r>
      <w:r w:rsidR="56A03269" w:rsidRPr="6697D202">
        <w:rPr>
          <w:rFonts w:cs="Arial"/>
        </w:rPr>
        <w:t xml:space="preserve">  </w:t>
      </w:r>
      <w:r w:rsidRPr="6697D202">
        <w:rPr>
          <w:rFonts w:cs="Arial"/>
        </w:rPr>
        <w:t>The Contractor shall be responsible for all traffic signal equipment and associated maintenance thereof until Departmental acceptance is granted.</w:t>
      </w:r>
    </w:p>
    <w:p w14:paraId="1F72F646" w14:textId="77777777" w:rsidR="00810602" w:rsidRPr="00512229" w:rsidRDefault="00810602" w:rsidP="6697D202">
      <w:pPr>
        <w:rPr>
          <w:rFonts w:cs="Arial"/>
        </w:rPr>
      </w:pPr>
    </w:p>
    <w:p w14:paraId="68010A68" w14:textId="6F649029" w:rsidR="00810602" w:rsidRPr="00512229" w:rsidRDefault="7DF0FD52" w:rsidP="6697D202">
      <w:pPr>
        <w:ind w:left="720"/>
        <w:rPr>
          <w:rFonts w:cs="Arial"/>
        </w:rPr>
      </w:pPr>
      <w:r w:rsidRPr="6697D202">
        <w:rPr>
          <w:rFonts w:cs="Arial"/>
        </w:rPr>
        <w:t>All equipment and/or parts to keep the traffic signal installation operating shall be furnished by the Contractor.</w:t>
      </w:r>
      <w:r w:rsidR="2785144C" w:rsidRPr="6697D202">
        <w:rPr>
          <w:rFonts w:cs="Arial"/>
        </w:rPr>
        <w:t xml:space="preserve">  </w:t>
      </w:r>
      <w:r w:rsidRPr="6697D202">
        <w:rPr>
          <w:rFonts w:cs="Arial"/>
        </w:rPr>
        <w:t>No spare traffic signal equipment is available from the Department.</w:t>
      </w:r>
    </w:p>
    <w:p w14:paraId="08CE6F91" w14:textId="77777777" w:rsidR="00810602" w:rsidRPr="00512229" w:rsidRDefault="00810602" w:rsidP="6697D202">
      <w:pPr>
        <w:rPr>
          <w:rFonts w:cs="Arial"/>
        </w:rPr>
      </w:pPr>
    </w:p>
    <w:p w14:paraId="15D6B8C6" w14:textId="1CF34FBB" w:rsidR="00810602" w:rsidRPr="00512229" w:rsidRDefault="7B5EE2BD" w:rsidP="6697D202">
      <w:pPr>
        <w:ind w:left="720"/>
        <w:rPr>
          <w:rFonts w:cs="Arial"/>
        </w:rPr>
      </w:pPr>
      <w:r w:rsidRPr="6697D202">
        <w:rPr>
          <w:rFonts w:cs="Arial"/>
        </w:rPr>
        <w:t>All punch</w:t>
      </w:r>
      <w:r w:rsidR="54E5C2DD" w:rsidRPr="6697D202">
        <w:rPr>
          <w:rFonts w:cs="Arial"/>
        </w:rPr>
        <w:t xml:space="preserve"> </w:t>
      </w:r>
      <w:r w:rsidRPr="6697D202">
        <w:rPr>
          <w:rFonts w:cs="Arial"/>
        </w:rPr>
        <w:t xml:space="preserve">list work shall be completed within two (2) weeks after the </w:t>
      </w:r>
      <w:r w:rsidR="3075C9EE" w:rsidRPr="6697D202">
        <w:rPr>
          <w:rFonts w:cs="Arial"/>
        </w:rPr>
        <w:t>turn-on</w:t>
      </w:r>
      <w:r w:rsidRPr="6697D202">
        <w:rPr>
          <w:rFonts w:cs="Arial"/>
        </w:rPr>
        <w:t xml:space="preserve">.  The Contractor shall notify the </w:t>
      </w:r>
      <w:r w:rsidR="00542A54" w:rsidRPr="6697D202">
        <w:rPr>
          <w:rFonts w:cs="Arial"/>
        </w:rPr>
        <w:t xml:space="preserve">Area Traffic Signal Maintenance and Operations Engineer </w:t>
      </w:r>
      <w:r w:rsidRPr="6697D202">
        <w:rPr>
          <w:rFonts w:cs="Arial"/>
        </w:rPr>
        <w:t>to</w:t>
      </w:r>
      <w:r w:rsidR="3440420C" w:rsidRPr="6697D202">
        <w:rPr>
          <w:rFonts w:cs="Arial"/>
        </w:rPr>
        <w:t xml:space="preserve"> </w:t>
      </w:r>
      <w:r w:rsidR="6972F663" w:rsidRPr="6697D202">
        <w:rPr>
          <w:rFonts w:cs="Arial"/>
        </w:rPr>
        <w:t>schedule an inspection of a</w:t>
      </w:r>
      <w:r w:rsidRPr="6697D202">
        <w:rPr>
          <w:rFonts w:cs="Arial"/>
        </w:rPr>
        <w:t>ll punch list work.</w:t>
      </w:r>
      <w:r w:rsidR="3A97CB0B" w:rsidRPr="6697D202">
        <w:rPr>
          <w:rFonts w:cs="Arial"/>
        </w:rPr>
        <w:t xml:space="preserve">  </w:t>
      </w:r>
      <w:r w:rsidRPr="6697D202">
        <w:rPr>
          <w:rFonts w:cs="Arial"/>
        </w:rPr>
        <w:t>Failure to meet these time constraints shall result in liquidated damage charges of $500 per month per incident.</w:t>
      </w:r>
    </w:p>
    <w:p w14:paraId="61CDCEAD" w14:textId="77777777" w:rsidR="00810602" w:rsidRPr="00512229" w:rsidRDefault="00810602" w:rsidP="6697D202">
      <w:pPr>
        <w:rPr>
          <w:rFonts w:cs="Arial"/>
        </w:rPr>
      </w:pPr>
    </w:p>
    <w:p w14:paraId="3C90FA58" w14:textId="50A8F5A9" w:rsidR="00810602" w:rsidRPr="00512229" w:rsidRDefault="46A9B572" w:rsidP="6697D202">
      <w:pPr>
        <w:ind w:left="720"/>
        <w:rPr>
          <w:rFonts w:cs="Arial"/>
        </w:rPr>
      </w:pPr>
      <w:r w:rsidRPr="6697D202">
        <w:rPr>
          <w:rFonts w:cs="Arial"/>
        </w:rPr>
        <w:t xml:space="preserve">All cost of work and materials required to comply with the requirements </w:t>
      </w:r>
      <w:r w:rsidR="0CE934B1" w:rsidRPr="6697D202">
        <w:rPr>
          <w:rFonts w:cs="Arial"/>
        </w:rPr>
        <w:t xml:space="preserve">herein </w:t>
      </w:r>
      <w:r w:rsidRPr="6697D202">
        <w:rPr>
          <w:rFonts w:cs="Arial"/>
        </w:rPr>
        <w:t>shall be included in the pay item bid prices, under which the subject materials and signal equipment are paid, and no additional compensation will be allowed.</w:t>
      </w:r>
      <w:r w:rsidR="75194992" w:rsidRPr="6697D202">
        <w:rPr>
          <w:rFonts w:cs="Arial"/>
        </w:rPr>
        <w:t xml:space="preserve">  </w:t>
      </w:r>
      <w:r w:rsidRPr="6697D202">
        <w:rPr>
          <w:rFonts w:cs="Arial"/>
        </w:rPr>
        <w:t xml:space="preserve">Materials and signal equipment not complying with the requirements </w:t>
      </w:r>
      <w:r w:rsidR="70080ECD" w:rsidRPr="6697D202">
        <w:rPr>
          <w:rFonts w:cs="Arial"/>
        </w:rPr>
        <w:t xml:space="preserve">herein </w:t>
      </w:r>
      <w:r w:rsidRPr="6697D202">
        <w:rPr>
          <w:rFonts w:cs="Arial"/>
        </w:rPr>
        <w:t>shall be subject to removal and disposal at the Contractor's expense.</w:t>
      </w:r>
      <w:r w:rsidR="4827B8C1" w:rsidRPr="6697D202">
        <w:rPr>
          <w:rFonts w:cs="Arial"/>
        </w:rPr>
        <w:t>”</w:t>
      </w:r>
    </w:p>
    <w:p w14:paraId="6BB9E253" w14:textId="77777777" w:rsidR="00810602" w:rsidRPr="00512229" w:rsidRDefault="00810602" w:rsidP="6697D202">
      <w:pPr>
        <w:rPr>
          <w:rFonts w:cs="Arial"/>
        </w:rPr>
      </w:pPr>
    </w:p>
    <w:p w14:paraId="3D37E0EB" w14:textId="77777777" w:rsidR="007B1827" w:rsidRPr="00C36556" w:rsidRDefault="28D2841A" w:rsidP="6697D202">
      <w:pPr>
        <w:rPr>
          <w:rFonts w:cs="Arial"/>
        </w:rPr>
      </w:pPr>
      <w:r w:rsidRPr="6697D202">
        <w:rPr>
          <w:rFonts w:cs="Arial"/>
          <w:u w:val="single"/>
        </w:rPr>
        <w:t>Record Drawings.</w:t>
      </w:r>
    </w:p>
    <w:p w14:paraId="44462784" w14:textId="1BBE6841" w:rsidR="4C44B5FE" w:rsidRDefault="4C44B5FE" w:rsidP="6697D202">
      <w:pPr>
        <w:rPr>
          <w:rFonts w:cs="Arial"/>
        </w:rPr>
      </w:pPr>
      <w:r w:rsidRPr="6697D202">
        <w:rPr>
          <w:rFonts w:cs="Arial"/>
        </w:rPr>
        <w:t>The requirements listed for Electrical Installation shall apply for Traffic Signal Installations in</w:t>
      </w:r>
      <w:r w:rsidR="249A5DA3" w:rsidRPr="6697D202">
        <w:rPr>
          <w:rFonts w:cs="Arial"/>
        </w:rPr>
        <w:t xml:space="preserve"> </w:t>
      </w:r>
      <w:r w:rsidRPr="6697D202">
        <w:rPr>
          <w:rFonts w:cs="Arial"/>
        </w:rPr>
        <w:t>Article 801.16.</w:t>
      </w:r>
      <w:r w:rsidR="4644BA9E" w:rsidRPr="6697D202">
        <w:rPr>
          <w:rFonts w:cs="Arial"/>
        </w:rPr>
        <w:t xml:space="preserve"> </w:t>
      </w:r>
      <w:r w:rsidR="69654A70" w:rsidRPr="6697D202">
        <w:rPr>
          <w:rFonts w:cs="Arial"/>
        </w:rPr>
        <w:t xml:space="preserve">Revise the </w:t>
      </w:r>
      <w:r w:rsidR="49CD4A1D" w:rsidRPr="6697D202">
        <w:rPr>
          <w:rFonts w:cs="Arial"/>
        </w:rPr>
        <w:t>second</w:t>
      </w:r>
      <w:r w:rsidR="69654A70" w:rsidRPr="6697D202">
        <w:rPr>
          <w:rFonts w:cs="Arial"/>
        </w:rPr>
        <w:t xml:space="preserve"> </w:t>
      </w:r>
      <w:r w:rsidR="4BE5A8A3" w:rsidRPr="6697D202">
        <w:rPr>
          <w:rFonts w:cs="Arial"/>
        </w:rPr>
        <w:t xml:space="preserve">and </w:t>
      </w:r>
      <w:r w:rsidR="5F349866" w:rsidRPr="6697D202">
        <w:rPr>
          <w:rFonts w:cs="Arial"/>
        </w:rPr>
        <w:t>third</w:t>
      </w:r>
      <w:r w:rsidR="4BE5A8A3" w:rsidRPr="6697D202">
        <w:rPr>
          <w:rFonts w:cs="Arial"/>
        </w:rPr>
        <w:t xml:space="preserve"> </w:t>
      </w:r>
      <w:r w:rsidR="69654A70" w:rsidRPr="6697D202">
        <w:rPr>
          <w:rFonts w:cs="Arial"/>
        </w:rPr>
        <w:t>paragraph</w:t>
      </w:r>
      <w:r w:rsidR="5EA190A1" w:rsidRPr="6697D202">
        <w:rPr>
          <w:rFonts w:cs="Arial"/>
        </w:rPr>
        <w:t>s</w:t>
      </w:r>
      <w:r w:rsidR="69654A70" w:rsidRPr="6697D202">
        <w:rPr>
          <w:rFonts w:cs="Arial"/>
        </w:rPr>
        <w:t xml:space="preserve"> of Article 801.16 of the Standard Specifications to</w:t>
      </w:r>
      <w:r w:rsidR="5BDDCB01" w:rsidRPr="6697D202">
        <w:rPr>
          <w:rFonts w:cs="Arial"/>
        </w:rPr>
        <w:t xml:space="preserve"> </w:t>
      </w:r>
      <w:r w:rsidR="69654A70" w:rsidRPr="6697D202">
        <w:rPr>
          <w:rFonts w:cs="Arial"/>
        </w:rPr>
        <w:t>read:</w:t>
      </w:r>
    </w:p>
    <w:p w14:paraId="23DE523C" w14:textId="77777777" w:rsidR="001313AA" w:rsidRPr="00512229" w:rsidRDefault="001313AA" w:rsidP="6697D202">
      <w:pPr>
        <w:ind w:left="360"/>
        <w:rPr>
          <w:rFonts w:cs="Arial"/>
        </w:rPr>
      </w:pPr>
    </w:p>
    <w:p w14:paraId="74E407E4" w14:textId="318012B5" w:rsidR="001313AA" w:rsidRPr="00C36556" w:rsidRDefault="64144120" w:rsidP="6697D202">
      <w:pPr>
        <w:ind w:left="720"/>
        <w:rPr>
          <w:rFonts w:cs="Arial"/>
        </w:rPr>
      </w:pPr>
      <w:r w:rsidRPr="6697D202">
        <w:rPr>
          <w:rFonts w:cs="Arial"/>
        </w:rPr>
        <w:t>“</w:t>
      </w:r>
      <w:r w:rsidR="69654A70" w:rsidRPr="6697D202">
        <w:rPr>
          <w:rFonts w:cs="Arial"/>
        </w:rPr>
        <w:t xml:space="preserve">When the work is complete, and seven </w:t>
      </w:r>
      <w:r w:rsidR="4FAFAE5F" w:rsidRPr="6697D202">
        <w:rPr>
          <w:rFonts w:cs="Arial"/>
        </w:rPr>
        <w:t xml:space="preserve">(7) </w:t>
      </w:r>
      <w:r w:rsidR="69654A70" w:rsidRPr="6697D202">
        <w:rPr>
          <w:rFonts w:cs="Arial"/>
        </w:rPr>
        <w:t>days before the request for a final inspection,</w:t>
      </w:r>
      <w:r w:rsidR="09CE5321" w:rsidRPr="6697D202">
        <w:rPr>
          <w:rFonts w:cs="Arial"/>
        </w:rPr>
        <w:t xml:space="preserve"> </w:t>
      </w:r>
      <w:r w:rsidR="0BB456EE" w:rsidRPr="6697D202">
        <w:rPr>
          <w:rFonts w:cs="Arial"/>
        </w:rPr>
        <w:t xml:space="preserve">electronic </w:t>
      </w:r>
      <w:r w:rsidR="00FF6103">
        <w:rPr>
          <w:rFonts w:cs="Arial"/>
        </w:rPr>
        <w:t>C</w:t>
      </w:r>
      <w:r w:rsidR="69654A70" w:rsidRPr="6697D202">
        <w:rPr>
          <w:rFonts w:cs="Arial"/>
        </w:rPr>
        <w:t>ontract drawings</w:t>
      </w:r>
      <w:r w:rsidR="2AB53327" w:rsidRPr="6697D202">
        <w:rPr>
          <w:rFonts w:cs="Arial"/>
        </w:rPr>
        <w:t>,</w:t>
      </w:r>
      <w:r w:rsidR="1F127E42" w:rsidRPr="6697D202">
        <w:rPr>
          <w:rFonts w:cs="Arial"/>
        </w:rPr>
        <w:t xml:space="preserve"> </w:t>
      </w:r>
      <w:r w:rsidR="2AB53327" w:rsidRPr="6697D202">
        <w:rPr>
          <w:rFonts w:cs="Arial"/>
        </w:rPr>
        <w:t>s</w:t>
      </w:r>
      <w:r w:rsidR="69654A70" w:rsidRPr="6697D202">
        <w:rPr>
          <w:rFonts w:cs="Arial"/>
        </w:rPr>
        <w:t>tamped “RECORD DRAWINGS”, shall be submitted to the Engineer for review and approval and shall be stamped with the date and the signature of the Contractor’s supervising Engineer or electrician.  The record drawings shall be submitted in PDF format</w:t>
      </w:r>
      <w:r w:rsidR="36C41A90" w:rsidRPr="6697D202">
        <w:rPr>
          <w:rFonts w:cs="Arial"/>
        </w:rPr>
        <w:t>.</w:t>
      </w:r>
      <w:r w:rsidR="71B5DA72" w:rsidRPr="6697D202">
        <w:rPr>
          <w:rFonts w:cs="Arial"/>
        </w:rPr>
        <w:t xml:space="preserve">  </w:t>
      </w:r>
      <w:r w:rsidR="6DFB494A" w:rsidRPr="6697D202">
        <w:rPr>
          <w:rFonts w:cs="Arial"/>
        </w:rPr>
        <w:t xml:space="preserve">If the </w:t>
      </w:r>
      <w:r w:rsidR="00FF6103">
        <w:rPr>
          <w:rFonts w:cs="Arial"/>
        </w:rPr>
        <w:t>C</w:t>
      </w:r>
      <w:r w:rsidR="6DFB494A" w:rsidRPr="6697D202">
        <w:rPr>
          <w:rFonts w:cs="Arial"/>
        </w:rPr>
        <w:t>ontract consist</w:t>
      </w:r>
      <w:r w:rsidR="7BC5E7C2" w:rsidRPr="6697D202">
        <w:rPr>
          <w:rFonts w:cs="Arial"/>
        </w:rPr>
        <w:t>s</w:t>
      </w:r>
      <w:r w:rsidR="6DFB494A" w:rsidRPr="6697D202">
        <w:rPr>
          <w:rFonts w:cs="Arial"/>
        </w:rPr>
        <w:t xml:space="preserve"> of multiple intersections, each intersection shall be saved as an individual PDF file with TS# and location name in its file name.</w:t>
      </w:r>
    </w:p>
    <w:p w14:paraId="52E56223" w14:textId="77777777" w:rsidR="001313AA" w:rsidRPr="00C36556" w:rsidRDefault="001313AA" w:rsidP="6697D202">
      <w:pPr>
        <w:ind w:left="1080"/>
        <w:rPr>
          <w:rFonts w:cs="Arial"/>
        </w:rPr>
      </w:pPr>
    </w:p>
    <w:p w14:paraId="609495AA" w14:textId="00AB2E9F" w:rsidR="001313AA" w:rsidRPr="00C36556" w:rsidRDefault="69654A70" w:rsidP="6697D202">
      <w:pPr>
        <w:ind w:left="720"/>
        <w:rPr>
          <w:rFonts w:cs="Arial"/>
        </w:rPr>
      </w:pPr>
      <w:r w:rsidRPr="4FE9D702">
        <w:rPr>
          <w:rFonts w:cs="Arial"/>
        </w:rPr>
        <w:t xml:space="preserve">In addition to the record drawings, copies of the final </w:t>
      </w:r>
      <w:r w:rsidR="74FD8F4E" w:rsidRPr="4FE9D702">
        <w:rPr>
          <w:rFonts w:cs="Arial"/>
        </w:rPr>
        <w:t>material approvals</w:t>
      </w:r>
      <w:r w:rsidRPr="4FE9D702">
        <w:rPr>
          <w:rFonts w:cs="Arial"/>
        </w:rPr>
        <w:t xml:space="preserve"> which have been Approved or Approved as Noted shall be submitted in PDF format</w:t>
      </w:r>
      <w:r w:rsidR="46268EA5" w:rsidRPr="4FE9D702">
        <w:rPr>
          <w:rFonts w:cs="Arial"/>
        </w:rPr>
        <w:t xml:space="preserve">.  </w:t>
      </w:r>
      <w:r w:rsidRPr="4FE9D702">
        <w:rPr>
          <w:rFonts w:cs="Arial"/>
        </w:rPr>
        <w:t>The PDF files shall clearly indicate the pay item either by filename or PDF Table of Contents referencing the respective pay item number for multi-item PDF files.</w:t>
      </w:r>
      <w:r w:rsidR="3FBFF841" w:rsidRPr="4FE9D702">
        <w:rPr>
          <w:rFonts w:cs="Arial"/>
        </w:rPr>
        <w:t xml:space="preserve">  </w:t>
      </w:r>
      <w:r w:rsidRPr="4FE9D702">
        <w:rPr>
          <w:rFonts w:cs="Arial"/>
        </w:rPr>
        <w:t>Specific part or model numbers of items which have been selected shall be clearly visible.</w:t>
      </w:r>
    </w:p>
    <w:p w14:paraId="78A516FB" w14:textId="3EB17997" w:rsidR="00C43E2F" w:rsidRPr="00512229" w:rsidRDefault="00C43E2F" w:rsidP="6697D202">
      <w:pPr>
        <w:suppressAutoHyphens/>
        <w:ind w:left="1440"/>
        <w:rPr>
          <w:rFonts w:cs="Arial"/>
          <w:szCs w:val="22"/>
        </w:rPr>
      </w:pPr>
    </w:p>
    <w:p w14:paraId="20C7F3EF" w14:textId="2692DFEE" w:rsidR="00C43E2F" w:rsidRPr="00512229" w:rsidRDefault="60F55380" w:rsidP="6697D202">
      <w:pPr>
        <w:tabs>
          <w:tab w:val="left" w:pos="720"/>
          <w:tab w:val="left" w:pos="1440"/>
          <w:tab w:val="left" w:pos="2016"/>
          <w:tab w:val="left" w:pos="2592"/>
          <w:tab w:val="left" w:pos="3168"/>
          <w:tab w:val="left" w:pos="3744"/>
          <w:tab w:val="left" w:pos="4320"/>
        </w:tabs>
        <w:suppressAutoHyphens/>
        <w:ind w:left="720" w:right="720"/>
        <w:rPr>
          <w:rFonts w:cs="Arial"/>
        </w:rPr>
      </w:pPr>
      <w:r w:rsidRPr="6697D202">
        <w:rPr>
          <w:rFonts w:cs="Arial"/>
        </w:rPr>
        <w:t xml:space="preserve">The Contractor shall provide two (2) </w:t>
      </w:r>
      <w:r w:rsidR="74398C50" w:rsidRPr="6697D202">
        <w:rPr>
          <w:rFonts w:cs="Arial"/>
        </w:rPr>
        <w:t>11 in. x 17 in. hard copies</w:t>
      </w:r>
      <w:r w:rsidRPr="6697D202">
        <w:rPr>
          <w:rFonts w:cs="Arial"/>
        </w:rPr>
        <w:t xml:space="preserve"> of electronically produced </w:t>
      </w:r>
      <w:r w:rsidR="1EACEF5C" w:rsidRPr="6697D202">
        <w:rPr>
          <w:rFonts w:cs="Arial"/>
        </w:rPr>
        <w:t xml:space="preserve">final record </w:t>
      </w:r>
      <w:r w:rsidRPr="6697D202">
        <w:rPr>
          <w:rFonts w:cs="Arial"/>
        </w:rPr>
        <w:t xml:space="preserve">drawings </w:t>
      </w:r>
      <w:r w:rsidR="2295DCDF" w:rsidRPr="6697D202">
        <w:rPr>
          <w:rFonts w:cs="Arial"/>
        </w:rPr>
        <w:t>to be kept inside each traffic signal cabinet</w:t>
      </w:r>
      <w:r w:rsidR="7727CC82" w:rsidRPr="6697D202">
        <w:rPr>
          <w:rFonts w:cs="Arial"/>
        </w:rPr>
        <w:t xml:space="preserve"> within project limits</w:t>
      </w:r>
      <w:r w:rsidR="2295DCDF" w:rsidRPr="6697D202">
        <w:rPr>
          <w:rFonts w:cs="Arial"/>
        </w:rPr>
        <w:t>.</w:t>
      </w:r>
      <w:r w:rsidR="3B5BECB1" w:rsidRPr="6697D202">
        <w:rPr>
          <w:rFonts w:cs="Arial"/>
        </w:rPr>
        <w:t>”</w:t>
      </w:r>
    </w:p>
    <w:p w14:paraId="6A0C7830" w14:textId="5DB92D32" w:rsidR="08BFCFD6" w:rsidRDefault="08BFCFD6" w:rsidP="6697D202">
      <w:pPr>
        <w:tabs>
          <w:tab w:val="left" w:pos="720"/>
          <w:tab w:val="left" w:pos="1440"/>
          <w:tab w:val="left" w:pos="2016"/>
          <w:tab w:val="left" w:pos="2592"/>
          <w:tab w:val="left" w:pos="3168"/>
          <w:tab w:val="left" w:pos="3744"/>
          <w:tab w:val="left" w:pos="4320"/>
        </w:tabs>
        <w:ind w:left="720" w:right="720"/>
        <w:rPr>
          <w:rFonts w:cs="Arial"/>
        </w:rPr>
      </w:pPr>
    </w:p>
    <w:p w14:paraId="4D665F03" w14:textId="77777777" w:rsidR="001313AA" w:rsidRPr="00014DF2" w:rsidRDefault="54CDCE6C" w:rsidP="6697D202">
      <w:pPr>
        <w:pStyle w:val="ListParagraph"/>
        <w:ind w:left="0" w:right="720"/>
        <w:rPr>
          <w:rFonts w:ascii="Arial" w:hAnsi="Arial" w:cs="Arial"/>
          <w:sz w:val="22"/>
          <w:szCs w:val="22"/>
        </w:rPr>
      </w:pPr>
      <w:r w:rsidRPr="6697D202">
        <w:rPr>
          <w:rFonts w:ascii="Arial" w:hAnsi="Arial" w:cs="Arial"/>
          <w:sz w:val="22"/>
          <w:szCs w:val="22"/>
        </w:rPr>
        <w:t>Add the following to Article 801.16 of the Standard Specifications:</w:t>
      </w:r>
    </w:p>
    <w:p w14:paraId="702AAF22" w14:textId="54E235D8" w:rsidR="6697D202" w:rsidRDefault="6697D202" w:rsidP="6697D202">
      <w:pPr>
        <w:ind w:left="720" w:right="720"/>
        <w:rPr>
          <w:rFonts w:cs="Arial"/>
        </w:rPr>
      </w:pPr>
    </w:p>
    <w:p w14:paraId="4DE34920" w14:textId="5B3A8AE6" w:rsidR="001313AA" w:rsidRPr="00512229" w:rsidRDefault="54CDCE6C" w:rsidP="6697D202">
      <w:pPr>
        <w:ind w:left="720" w:right="720"/>
        <w:rPr>
          <w:rFonts w:cs="Arial"/>
          <w:spacing w:val="-2"/>
        </w:rPr>
      </w:pPr>
      <w:r w:rsidRPr="6697D202">
        <w:rPr>
          <w:rFonts w:cs="Arial"/>
          <w:spacing w:val="-2"/>
        </w:rPr>
        <w:t>“In addition to the specified record drawings, the Contactor shall record GPS coordinates of the following traffic signal components being installed, modified or being affected in other ways by th</w:t>
      </w:r>
      <w:r w:rsidR="00FF6103">
        <w:rPr>
          <w:rFonts w:cs="Arial"/>
          <w:spacing w:val="-2"/>
        </w:rPr>
        <w:t>e</w:t>
      </w:r>
      <w:r w:rsidRPr="6697D202">
        <w:rPr>
          <w:rFonts w:cs="Arial"/>
          <w:spacing w:val="-2"/>
        </w:rPr>
        <w:t xml:space="preserve"> </w:t>
      </w:r>
      <w:r w:rsidR="00FF6103">
        <w:rPr>
          <w:rFonts w:cs="Arial"/>
          <w:spacing w:val="-2"/>
        </w:rPr>
        <w:t>C</w:t>
      </w:r>
      <w:r w:rsidRPr="6697D202">
        <w:rPr>
          <w:rFonts w:cs="Arial"/>
          <w:spacing w:val="-2"/>
        </w:rPr>
        <w:t>ontract:</w:t>
      </w:r>
    </w:p>
    <w:p w14:paraId="07459315" w14:textId="77777777" w:rsidR="001313AA" w:rsidRPr="00512229" w:rsidRDefault="001313AA" w:rsidP="6697D202">
      <w:pPr>
        <w:ind w:left="720" w:right="720"/>
        <w:rPr>
          <w:rFonts w:cs="Arial"/>
          <w:spacing w:val="-2"/>
        </w:rPr>
      </w:pPr>
    </w:p>
    <w:p w14:paraId="54A2600E" w14:textId="77777777" w:rsidR="001313AA" w:rsidRPr="00DF6848" w:rsidRDefault="11F1A243">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All </w:t>
      </w:r>
      <w:r w:rsidR="0C9B02FA" w:rsidRPr="6697D202">
        <w:rPr>
          <w:rFonts w:ascii="Arial" w:hAnsi="Arial" w:cs="Arial"/>
          <w:sz w:val="22"/>
          <w:szCs w:val="22"/>
        </w:rPr>
        <w:t>Mast Arm P</w:t>
      </w:r>
      <w:r w:rsidR="54CDCE6C" w:rsidRPr="6697D202">
        <w:rPr>
          <w:rFonts w:ascii="Arial" w:hAnsi="Arial" w:cs="Arial"/>
          <w:sz w:val="22"/>
          <w:szCs w:val="22"/>
        </w:rPr>
        <w:t>ole</w:t>
      </w:r>
      <w:r w:rsidRPr="6697D202">
        <w:rPr>
          <w:rFonts w:ascii="Arial" w:hAnsi="Arial" w:cs="Arial"/>
          <w:sz w:val="22"/>
          <w:szCs w:val="22"/>
        </w:rPr>
        <w:t>s</w:t>
      </w:r>
      <w:r w:rsidR="0C9B02FA" w:rsidRPr="6697D202">
        <w:rPr>
          <w:rFonts w:ascii="Arial" w:hAnsi="Arial" w:cs="Arial"/>
          <w:sz w:val="22"/>
          <w:szCs w:val="22"/>
        </w:rPr>
        <w:t xml:space="preserve"> and P</w:t>
      </w:r>
      <w:r w:rsidR="54CDCE6C" w:rsidRPr="6697D202">
        <w:rPr>
          <w:rFonts w:ascii="Arial" w:hAnsi="Arial" w:cs="Arial"/>
          <w:sz w:val="22"/>
          <w:szCs w:val="22"/>
        </w:rPr>
        <w:t>ost</w:t>
      </w:r>
      <w:r w:rsidRPr="6697D202">
        <w:rPr>
          <w:rFonts w:ascii="Arial" w:hAnsi="Arial" w:cs="Arial"/>
          <w:sz w:val="22"/>
          <w:szCs w:val="22"/>
        </w:rPr>
        <w:t>s</w:t>
      </w:r>
    </w:p>
    <w:p w14:paraId="67887EA0" w14:textId="77777777" w:rsidR="007A6D8A" w:rsidRPr="00DF6848" w:rsidRDefault="23DEEBE7">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Traffic Signal Wood Poles</w:t>
      </w:r>
    </w:p>
    <w:p w14:paraId="4BFC4BFB" w14:textId="17A85754" w:rsidR="007A6D8A" w:rsidRPr="00DF6848" w:rsidRDefault="24CD1427">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Railroad</w:t>
      </w:r>
      <w:r w:rsidR="23DEEBE7" w:rsidRPr="6697D202">
        <w:rPr>
          <w:rFonts w:ascii="Arial" w:hAnsi="Arial" w:cs="Arial"/>
          <w:sz w:val="22"/>
          <w:szCs w:val="22"/>
        </w:rPr>
        <w:t xml:space="preserve"> Bungalow</w:t>
      </w:r>
    </w:p>
    <w:p w14:paraId="41340D46" w14:textId="77777777" w:rsidR="007A6D8A" w:rsidRPr="00DF6848" w:rsidRDefault="23DEEBE7">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UPS</w:t>
      </w:r>
    </w:p>
    <w:p w14:paraId="6BA955DA" w14:textId="77777777" w:rsidR="001313AA" w:rsidRPr="00DF6848" w:rsidRDefault="54CDCE6C">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Handholes</w:t>
      </w:r>
    </w:p>
    <w:p w14:paraId="6D594793" w14:textId="77777777" w:rsidR="001313AA" w:rsidRPr="00DF6848" w:rsidRDefault="54CDCE6C">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Controller Cabinets</w:t>
      </w:r>
    </w:p>
    <w:p w14:paraId="1ECECF7C" w14:textId="77777777" w:rsidR="001313AA" w:rsidRPr="00DF6848" w:rsidRDefault="54CDCE6C">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Communication Cabinets</w:t>
      </w:r>
    </w:p>
    <w:p w14:paraId="6CE8E2B0" w14:textId="77777777" w:rsidR="001313AA" w:rsidRPr="00DF6848" w:rsidRDefault="54CDCE6C">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Electric Service Disconnect locations</w:t>
      </w:r>
    </w:p>
    <w:p w14:paraId="6537F28F" w14:textId="3AED1A88" w:rsidR="001313AA" w:rsidRPr="00512229" w:rsidRDefault="69654A70">
      <w:pPr>
        <w:pStyle w:val="ListParagraph"/>
        <w:numPr>
          <w:ilvl w:val="0"/>
          <w:numId w:val="8"/>
        </w:numPr>
        <w:ind w:left="1800" w:right="720"/>
        <w:jc w:val="left"/>
        <w:rPr>
          <w:rFonts w:ascii="Arial" w:hAnsi="Arial" w:cs="Arial"/>
          <w:spacing w:val="-2"/>
          <w:sz w:val="22"/>
          <w:szCs w:val="22"/>
        </w:rPr>
      </w:pPr>
      <w:r w:rsidRPr="6697D202">
        <w:rPr>
          <w:rFonts w:ascii="Arial" w:hAnsi="Arial" w:cs="Arial"/>
          <w:sz w:val="22"/>
          <w:szCs w:val="22"/>
        </w:rPr>
        <w:t>CCTV</w:t>
      </w:r>
      <w:r w:rsidR="362D3338" w:rsidRPr="6697D202">
        <w:rPr>
          <w:rFonts w:ascii="Arial" w:hAnsi="Arial" w:cs="Arial"/>
          <w:sz w:val="22"/>
          <w:szCs w:val="22"/>
        </w:rPr>
        <w:t>/PTZ</w:t>
      </w:r>
      <w:r w:rsidRPr="6697D202">
        <w:rPr>
          <w:rFonts w:ascii="Arial" w:hAnsi="Arial" w:cs="Arial"/>
          <w:sz w:val="22"/>
          <w:szCs w:val="22"/>
        </w:rPr>
        <w:t xml:space="preserve"> Camera installations</w:t>
      </w:r>
    </w:p>
    <w:p w14:paraId="06C89BBE" w14:textId="17CBB72D" w:rsidR="6697D202" w:rsidRDefault="6697D202" w:rsidP="6697D202">
      <w:pPr>
        <w:ind w:right="720"/>
        <w:jc w:val="left"/>
        <w:rPr>
          <w:szCs w:val="22"/>
        </w:rPr>
      </w:pPr>
    </w:p>
    <w:p w14:paraId="21F570A4" w14:textId="77777777" w:rsidR="001313AA" w:rsidRPr="00512229" w:rsidRDefault="54CDCE6C" w:rsidP="6697D202">
      <w:pPr>
        <w:ind w:left="720" w:right="720"/>
        <w:rPr>
          <w:rFonts w:cs="Arial"/>
        </w:rPr>
      </w:pPr>
      <w:r w:rsidRPr="6697D202">
        <w:rPr>
          <w:rFonts w:cs="Arial"/>
        </w:rPr>
        <w:t>Datum to be used shall be North American 1983.</w:t>
      </w:r>
    </w:p>
    <w:p w14:paraId="6DFB9E20" w14:textId="77777777" w:rsidR="001313AA" w:rsidRPr="00512229" w:rsidRDefault="001313AA" w:rsidP="6697D202">
      <w:pPr>
        <w:ind w:left="720" w:right="720"/>
        <w:rPr>
          <w:rFonts w:cs="Arial"/>
        </w:rPr>
      </w:pPr>
    </w:p>
    <w:p w14:paraId="7E6F7241" w14:textId="1755E50D" w:rsidR="001313AA" w:rsidRPr="00512229" w:rsidRDefault="2DDBF8F7" w:rsidP="6697D202">
      <w:pPr>
        <w:ind w:left="720" w:right="720"/>
        <w:rPr>
          <w:rFonts w:cs="Arial"/>
        </w:rPr>
      </w:pPr>
      <w:r w:rsidRPr="6697D202">
        <w:rPr>
          <w:rFonts w:cs="Arial"/>
        </w:rPr>
        <w:t xml:space="preserve">Data shall be provided </w:t>
      </w:r>
      <w:r w:rsidR="6D770A74" w:rsidRPr="6697D202">
        <w:rPr>
          <w:rFonts w:cs="Arial"/>
        </w:rPr>
        <w:t xml:space="preserve">in </w:t>
      </w:r>
      <w:r w:rsidRPr="6697D202">
        <w:rPr>
          <w:rFonts w:cs="Arial"/>
        </w:rPr>
        <w:t xml:space="preserve">electronic format </w:t>
      </w:r>
      <w:r w:rsidR="3269CB05" w:rsidRPr="6697D202">
        <w:rPr>
          <w:rFonts w:cs="Arial"/>
        </w:rPr>
        <w:t xml:space="preserve">and </w:t>
      </w:r>
      <w:r w:rsidRPr="6697D202">
        <w:rPr>
          <w:rFonts w:cs="Arial"/>
        </w:rPr>
        <w:t xml:space="preserve">shall be </w:t>
      </w:r>
      <w:r w:rsidR="41FE7528" w:rsidRPr="6697D202">
        <w:rPr>
          <w:rFonts w:cs="Arial"/>
        </w:rPr>
        <w:t>in .csv format.</w:t>
      </w:r>
      <w:r w:rsidR="6C58C679" w:rsidRPr="6697D202">
        <w:rPr>
          <w:rFonts w:cs="Arial"/>
        </w:rPr>
        <w:t xml:space="preserve">  </w:t>
      </w:r>
      <w:r w:rsidRPr="6697D202">
        <w:rPr>
          <w:rFonts w:cs="Arial"/>
        </w:rPr>
        <w:t>Latitude and Longitude shall be in decimal degrees with a minimum of 6 decimal places.</w:t>
      </w:r>
      <w:r w:rsidR="063EEE70" w:rsidRPr="6697D202">
        <w:rPr>
          <w:rFonts w:cs="Arial"/>
        </w:rPr>
        <w:t xml:space="preserve">  </w:t>
      </w:r>
      <w:r w:rsidRPr="6697D202">
        <w:rPr>
          <w:rFonts w:cs="Arial"/>
        </w:rPr>
        <w:t>Each coordinate shall have the following information:</w:t>
      </w:r>
    </w:p>
    <w:p w14:paraId="70DF9E56" w14:textId="77777777" w:rsidR="001313AA" w:rsidRPr="00512229" w:rsidRDefault="001313AA" w:rsidP="6697D202">
      <w:pPr>
        <w:ind w:left="720" w:right="720"/>
        <w:rPr>
          <w:rFonts w:cs="Arial"/>
        </w:rPr>
      </w:pPr>
    </w:p>
    <w:p w14:paraId="1C0F1293" w14:textId="689AE21D" w:rsidR="00F22AA8" w:rsidRPr="00512229" w:rsidRDefault="0B3C6026">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File shall be named: </w:t>
      </w:r>
      <w:r w:rsidR="57006D00" w:rsidRPr="6697D202">
        <w:rPr>
          <w:rFonts w:ascii="Arial" w:hAnsi="Arial" w:cs="Arial"/>
          <w:sz w:val="22"/>
          <w:szCs w:val="22"/>
        </w:rPr>
        <w:t xml:space="preserve"> TSXXX</w:t>
      </w:r>
      <w:r w:rsidR="4E90AF80" w:rsidRPr="6697D202">
        <w:rPr>
          <w:rFonts w:ascii="Arial" w:hAnsi="Arial" w:cs="Arial"/>
          <w:sz w:val="22"/>
          <w:szCs w:val="22"/>
        </w:rPr>
        <w:t>_</w:t>
      </w:r>
      <w:r w:rsidR="57006D00" w:rsidRPr="6697D202">
        <w:rPr>
          <w:rFonts w:ascii="Arial" w:hAnsi="Arial" w:cs="Arial"/>
          <w:sz w:val="22"/>
          <w:szCs w:val="22"/>
        </w:rPr>
        <w:t>YY-MM-DD</w:t>
      </w:r>
      <w:r w:rsidR="44E099A8" w:rsidRPr="6697D202">
        <w:rPr>
          <w:rFonts w:ascii="Arial" w:hAnsi="Arial" w:cs="Arial"/>
          <w:sz w:val="22"/>
          <w:szCs w:val="22"/>
        </w:rPr>
        <w:t>.csv</w:t>
      </w:r>
      <w:r w:rsidR="57006D00" w:rsidRPr="6697D202">
        <w:rPr>
          <w:rFonts w:ascii="Arial" w:hAnsi="Arial" w:cs="Arial"/>
          <w:sz w:val="22"/>
          <w:szCs w:val="22"/>
        </w:rPr>
        <w:t xml:space="preserve"> (i.e. TS22157_</w:t>
      </w:r>
      <w:r w:rsidR="00711296">
        <w:rPr>
          <w:rFonts w:ascii="Arial" w:hAnsi="Arial" w:cs="Arial"/>
          <w:sz w:val="22"/>
          <w:szCs w:val="22"/>
        </w:rPr>
        <w:t>24</w:t>
      </w:r>
      <w:r w:rsidR="57006D00" w:rsidRPr="6697D202">
        <w:rPr>
          <w:rFonts w:ascii="Arial" w:hAnsi="Arial" w:cs="Arial"/>
          <w:sz w:val="22"/>
          <w:szCs w:val="22"/>
        </w:rPr>
        <w:t>-01-01</w:t>
      </w:r>
      <w:r w:rsidR="1852D19E" w:rsidRPr="6697D202">
        <w:rPr>
          <w:rFonts w:ascii="Arial" w:hAnsi="Arial" w:cs="Arial"/>
          <w:sz w:val="22"/>
          <w:szCs w:val="22"/>
        </w:rPr>
        <w:t>.csv</w:t>
      </w:r>
      <w:r w:rsidRPr="6697D202">
        <w:rPr>
          <w:rFonts w:ascii="Arial" w:hAnsi="Arial" w:cs="Arial"/>
          <w:sz w:val="22"/>
          <w:szCs w:val="22"/>
        </w:rPr>
        <w:t>)</w:t>
      </w:r>
    </w:p>
    <w:p w14:paraId="0A76C247" w14:textId="77777777" w:rsidR="00F22AA8" w:rsidRPr="00512229"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Each intersection shall have its own file</w:t>
      </w:r>
    </w:p>
    <w:p w14:paraId="373B5CFF" w14:textId="77777777" w:rsidR="00F22AA8" w:rsidRPr="00512229"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Row 1 should have the location name</w:t>
      </w:r>
      <w:r w:rsidR="1375CE36" w:rsidRPr="6697D202">
        <w:rPr>
          <w:rFonts w:ascii="Arial" w:hAnsi="Arial" w:cs="Arial"/>
          <w:sz w:val="22"/>
          <w:szCs w:val="22"/>
        </w:rPr>
        <w:t xml:space="preserve"> (i.e. IL 31 @ Klausen)</w:t>
      </w:r>
    </w:p>
    <w:p w14:paraId="68C2098F" w14:textId="77777777" w:rsidR="00F22AA8" w:rsidRPr="00512229"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Row 2 is blank</w:t>
      </w:r>
    </w:p>
    <w:p w14:paraId="3D8FC043" w14:textId="77777777" w:rsidR="00F22AA8" w:rsidRPr="00CD1CDD"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Row 3 is the headers for the columns</w:t>
      </w:r>
    </w:p>
    <w:p w14:paraId="508F2FF2" w14:textId="77777777" w:rsidR="00F22AA8" w:rsidRPr="00CD1CDD"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Row 4 starts the data</w:t>
      </w:r>
    </w:p>
    <w:p w14:paraId="643B4732" w14:textId="77777777" w:rsidR="00F22AA8" w:rsidRPr="00CD1CDD"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Column A (Date) </w:t>
      </w:r>
      <w:r w:rsidR="4651CB59" w:rsidRPr="6697D202">
        <w:rPr>
          <w:rFonts w:ascii="Arial" w:hAnsi="Arial" w:cs="Arial"/>
          <w:sz w:val="22"/>
          <w:szCs w:val="22"/>
        </w:rPr>
        <w:t xml:space="preserve">– should be in the following format: </w:t>
      </w:r>
      <w:r w:rsidRPr="6697D202">
        <w:rPr>
          <w:rFonts w:ascii="Arial" w:hAnsi="Arial" w:cs="Arial"/>
          <w:sz w:val="22"/>
          <w:szCs w:val="22"/>
        </w:rPr>
        <w:t>MM/DD/YYYY</w:t>
      </w:r>
    </w:p>
    <w:p w14:paraId="692462F1" w14:textId="77777777" w:rsidR="00C768A4" w:rsidRDefault="3FFC2F70">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 xml:space="preserve">Column B (Item) </w:t>
      </w:r>
      <w:r w:rsidR="4651CB59" w:rsidRPr="6697D202">
        <w:rPr>
          <w:rFonts w:ascii="Arial" w:hAnsi="Arial" w:cs="Arial"/>
          <w:sz w:val="22"/>
          <w:szCs w:val="22"/>
        </w:rPr>
        <w:t xml:space="preserve">– </w:t>
      </w:r>
      <w:r w:rsidRPr="6697D202">
        <w:rPr>
          <w:rFonts w:ascii="Arial" w:hAnsi="Arial" w:cs="Arial"/>
          <w:sz w:val="22"/>
          <w:szCs w:val="22"/>
        </w:rPr>
        <w:t xml:space="preserve">as </w:t>
      </w:r>
      <w:r w:rsidR="1375CE36" w:rsidRPr="6697D202">
        <w:rPr>
          <w:rFonts w:ascii="Arial" w:hAnsi="Arial" w:cs="Arial"/>
          <w:sz w:val="22"/>
          <w:szCs w:val="22"/>
        </w:rPr>
        <w:t>shown in the table below</w:t>
      </w:r>
    </w:p>
    <w:p w14:paraId="460588E1" w14:textId="77777777" w:rsidR="00190B97" w:rsidRDefault="4651CB59">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Column C (Description) – as shown in the table below</w:t>
      </w:r>
    </w:p>
    <w:p w14:paraId="090A8B12" w14:textId="0D600D02" w:rsidR="00190B97" w:rsidRPr="00CD1CDD" w:rsidRDefault="4A9C8667">
      <w:pPr>
        <w:pStyle w:val="ListParagraph"/>
        <w:numPr>
          <w:ilvl w:val="0"/>
          <w:numId w:val="8"/>
        </w:numPr>
        <w:ind w:left="1800" w:right="720"/>
        <w:jc w:val="left"/>
        <w:rPr>
          <w:rFonts w:ascii="Arial" w:hAnsi="Arial" w:cs="Arial"/>
          <w:sz w:val="22"/>
          <w:szCs w:val="22"/>
        </w:rPr>
      </w:pPr>
      <w:r w:rsidRPr="6697D202">
        <w:rPr>
          <w:rFonts w:ascii="Arial" w:hAnsi="Arial" w:cs="Arial"/>
          <w:sz w:val="22"/>
          <w:szCs w:val="22"/>
        </w:rPr>
        <w:t>Column D and E (GPS Data) – should be in decimal form</w:t>
      </w:r>
    </w:p>
    <w:p w14:paraId="44E871BC" w14:textId="77777777" w:rsidR="002739FA" w:rsidRPr="00512229" w:rsidRDefault="002739FA" w:rsidP="6697D202">
      <w:pPr>
        <w:pStyle w:val="ListParagraph"/>
        <w:ind w:left="1800" w:right="720"/>
        <w:jc w:val="left"/>
        <w:rPr>
          <w:rFonts w:cs="Arial"/>
        </w:rPr>
      </w:pPr>
    </w:p>
    <w:p w14:paraId="645DB767" w14:textId="77777777" w:rsidR="001313AA" w:rsidRPr="00C36556" w:rsidRDefault="69654A70" w:rsidP="08BFCFD6">
      <w:pPr>
        <w:ind w:left="720" w:right="720"/>
        <w:rPr>
          <w:rFonts w:cs="Arial"/>
        </w:rPr>
      </w:pPr>
      <w:r w:rsidRPr="6697D202">
        <w:rPr>
          <w:rFonts w:cs="Arial"/>
        </w:rPr>
        <w:lastRenderedPageBreak/>
        <w:t>Examples:</w:t>
      </w:r>
    </w:p>
    <w:p w14:paraId="144A5D23" w14:textId="77777777" w:rsidR="001313AA" w:rsidRPr="00512229" w:rsidRDefault="001313AA" w:rsidP="08BFCFD6">
      <w:pPr>
        <w:rPr>
          <w:rFonts w:cs="Arial"/>
        </w:rPr>
      </w:pPr>
    </w:p>
    <w:tbl>
      <w:tblPr>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1146"/>
        <w:gridCol w:w="2340"/>
        <w:gridCol w:w="2174"/>
        <w:gridCol w:w="1058"/>
        <w:gridCol w:w="1154"/>
      </w:tblGrid>
      <w:tr w:rsidR="00C36556" w:rsidRPr="00C36556" w14:paraId="19BCB1AF" w14:textId="77777777" w:rsidTr="6697D202">
        <w:trPr>
          <w:trHeight w:val="288"/>
          <w:jc w:val="center"/>
        </w:trPr>
        <w:tc>
          <w:tcPr>
            <w:tcW w:w="1146" w:type="dxa"/>
            <w:shd w:val="clear" w:color="auto" w:fill="auto"/>
            <w:vAlign w:val="center"/>
          </w:tcPr>
          <w:p w14:paraId="491072FA" w14:textId="77777777" w:rsidR="00C36556" w:rsidRPr="00512229" w:rsidRDefault="678A9A6B" w:rsidP="08BFCFD6">
            <w:pPr>
              <w:jc w:val="center"/>
              <w:rPr>
                <w:rFonts w:cs="Arial"/>
                <w:b/>
                <w:bCs/>
                <w:sz w:val="16"/>
                <w:szCs w:val="16"/>
              </w:rPr>
            </w:pPr>
            <w:r w:rsidRPr="6697D202">
              <w:rPr>
                <w:rFonts w:cs="Arial"/>
                <w:b/>
                <w:bCs/>
                <w:sz w:val="16"/>
                <w:szCs w:val="16"/>
              </w:rPr>
              <w:t>Date</w:t>
            </w:r>
          </w:p>
        </w:tc>
        <w:tc>
          <w:tcPr>
            <w:tcW w:w="2340" w:type="dxa"/>
            <w:shd w:val="clear" w:color="auto" w:fill="auto"/>
            <w:tcMar>
              <w:top w:w="0" w:type="dxa"/>
              <w:left w:w="115" w:type="dxa"/>
              <w:bottom w:w="0" w:type="dxa"/>
              <w:right w:w="115" w:type="dxa"/>
            </w:tcMar>
            <w:vAlign w:val="center"/>
            <w:hideMark/>
          </w:tcPr>
          <w:p w14:paraId="769726BA" w14:textId="77777777" w:rsidR="00C36556" w:rsidRPr="00C36556" w:rsidRDefault="219A53DE" w:rsidP="08BFCFD6">
            <w:pPr>
              <w:jc w:val="center"/>
              <w:rPr>
                <w:rFonts w:cs="Arial"/>
                <w:b/>
                <w:bCs/>
                <w:sz w:val="16"/>
                <w:szCs w:val="16"/>
              </w:rPr>
            </w:pPr>
            <w:r w:rsidRPr="6697D202">
              <w:rPr>
                <w:rFonts w:cs="Arial"/>
                <w:b/>
                <w:bCs/>
                <w:sz w:val="16"/>
                <w:szCs w:val="16"/>
              </w:rPr>
              <w:t>Item</w:t>
            </w:r>
          </w:p>
        </w:tc>
        <w:tc>
          <w:tcPr>
            <w:tcW w:w="2174" w:type="dxa"/>
            <w:shd w:val="clear" w:color="auto" w:fill="auto"/>
            <w:tcMar>
              <w:top w:w="0" w:type="dxa"/>
              <w:left w:w="115" w:type="dxa"/>
              <w:bottom w:w="0" w:type="dxa"/>
              <w:right w:w="115" w:type="dxa"/>
            </w:tcMar>
            <w:vAlign w:val="center"/>
            <w:hideMark/>
          </w:tcPr>
          <w:p w14:paraId="31FF54C8" w14:textId="77777777" w:rsidR="00C36556" w:rsidRPr="00C36556" w:rsidRDefault="219A53DE" w:rsidP="08BFCFD6">
            <w:pPr>
              <w:jc w:val="center"/>
              <w:rPr>
                <w:rFonts w:cs="Arial"/>
                <w:b/>
                <w:bCs/>
                <w:sz w:val="16"/>
                <w:szCs w:val="16"/>
              </w:rPr>
            </w:pPr>
            <w:r w:rsidRPr="6697D202">
              <w:rPr>
                <w:rFonts w:cs="Arial"/>
                <w:b/>
                <w:bCs/>
                <w:sz w:val="16"/>
                <w:szCs w:val="16"/>
              </w:rPr>
              <w:t>Description</w:t>
            </w:r>
          </w:p>
        </w:tc>
        <w:tc>
          <w:tcPr>
            <w:tcW w:w="1058" w:type="dxa"/>
            <w:shd w:val="clear" w:color="auto" w:fill="auto"/>
            <w:tcMar>
              <w:top w:w="0" w:type="dxa"/>
              <w:left w:w="115" w:type="dxa"/>
              <w:bottom w:w="0" w:type="dxa"/>
              <w:right w:w="115" w:type="dxa"/>
            </w:tcMar>
            <w:vAlign w:val="center"/>
            <w:hideMark/>
          </w:tcPr>
          <w:p w14:paraId="22BFFF16" w14:textId="77777777" w:rsidR="00C36556" w:rsidRPr="00C36556" w:rsidRDefault="219A53DE" w:rsidP="08BFCFD6">
            <w:pPr>
              <w:jc w:val="center"/>
              <w:rPr>
                <w:rFonts w:cs="Arial"/>
                <w:b/>
                <w:bCs/>
                <w:sz w:val="16"/>
                <w:szCs w:val="16"/>
              </w:rPr>
            </w:pPr>
            <w:r w:rsidRPr="6697D202">
              <w:rPr>
                <w:rFonts w:cs="Arial"/>
                <w:b/>
                <w:bCs/>
                <w:sz w:val="16"/>
                <w:szCs w:val="16"/>
              </w:rPr>
              <w:t>Latitude</w:t>
            </w:r>
          </w:p>
        </w:tc>
        <w:tc>
          <w:tcPr>
            <w:tcW w:w="1154" w:type="dxa"/>
            <w:shd w:val="clear" w:color="auto" w:fill="auto"/>
            <w:tcMar>
              <w:top w:w="0" w:type="dxa"/>
              <w:left w:w="115" w:type="dxa"/>
              <w:bottom w:w="0" w:type="dxa"/>
              <w:right w:w="115" w:type="dxa"/>
            </w:tcMar>
            <w:vAlign w:val="center"/>
            <w:hideMark/>
          </w:tcPr>
          <w:p w14:paraId="1D90CE6A" w14:textId="77777777" w:rsidR="00C36556" w:rsidRPr="00C36556" w:rsidRDefault="219A53DE" w:rsidP="08BFCFD6">
            <w:pPr>
              <w:jc w:val="center"/>
              <w:rPr>
                <w:rFonts w:cs="Arial"/>
                <w:b/>
                <w:bCs/>
                <w:sz w:val="16"/>
                <w:szCs w:val="16"/>
              </w:rPr>
            </w:pPr>
            <w:r w:rsidRPr="6697D202">
              <w:rPr>
                <w:rFonts w:cs="Arial"/>
                <w:b/>
                <w:bCs/>
                <w:sz w:val="16"/>
                <w:szCs w:val="16"/>
              </w:rPr>
              <w:t>Longitude</w:t>
            </w:r>
          </w:p>
        </w:tc>
      </w:tr>
      <w:tr w:rsidR="00C36556" w:rsidRPr="00C36556" w14:paraId="72C3F770" w14:textId="77777777" w:rsidTr="6697D202">
        <w:trPr>
          <w:trHeight w:val="288"/>
          <w:jc w:val="center"/>
        </w:trPr>
        <w:tc>
          <w:tcPr>
            <w:tcW w:w="1146" w:type="dxa"/>
            <w:shd w:val="clear" w:color="auto" w:fill="auto"/>
            <w:vAlign w:val="center"/>
          </w:tcPr>
          <w:p w14:paraId="7998D1AF" w14:textId="782DDBA7" w:rsidR="00C36556" w:rsidRPr="00512229" w:rsidRDefault="678A9A6B" w:rsidP="6697D202">
            <w:pPr>
              <w:jc w:val="center"/>
              <w:rPr>
                <w:rFonts w:cs="Arial"/>
                <w:sz w:val="16"/>
                <w:szCs w:val="16"/>
              </w:rPr>
            </w:pPr>
            <w:r w:rsidRPr="6697D202">
              <w:rPr>
                <w:rFonts w:cs="Arial"/>
                <w:sz w:val="16"/>
                <w:szCs w:val="16"/>
              </w:rPr>
              <w:t>01/01/20</w:t>
            </w:r>
            <w:r w:rsidR="547F1369" w:rsidRPr="6697D202">
              <w:rPr>
                <w:rFonts w:cs="Arial"/>
                <w:sz w:val="16"/>
                <w:szCs w:val="16"/>
              </w:rPr>
              <w:t>2</w:t>
            </w:r>
            <w:r w:rsidR="0810F335"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6FFBEF72" w14:textId="77777777" w:rsidR="00C36556" w:rsidRPr="00C36556" w:rsidRDefault="4A9C8667" w:rsidP="08BFCFD6">
            <w:pPr>
              <w:jc w:val="left"/>
              <w:rPr>
                <w:rFonts w:cs="Arial"/>
                <w:sz w:val="16"/>
                <w:szCs w:val="16"/>
              </w:rPr>
            </w:pPr>
            <w:r w:rsidRPr="6697D202">
              <w:rPr>
                <w:rFonts w:cs="Arial"/>
                <w:sz w:val="16"/>
                <w:szCs w:val="16"/>
              </w:rPr>
              <w:t>MP (Mast Arm Pole)</w:t>
            </w:r>
          </w:p>
        </w:tc>
        <w:tc>
          <w:tcPr>
            <w:tcW w:w="2174" w:type="dxa"/>
            <w:shd w:val="clear" w:color="auto" w:fill="auto"/>
            <w:tcMar>
              <w:top w:w="0" w:type="dxa"/>
              <w:left w:w="115" w:type="dxa"/>
              <w:bottom w:w="0" w:type="dxa"/>
              <w:right w:w="115" w:type="dxa"/>
            </w:tcMar>
            <w:vAlign w:val="center"/>
          </w:tcPr>
          <w:p w14:paraId="1FA71A1E" w14:textId="77777777" w:rsidR="00C36556" w:rsidRPr="00C36556" w:rsidRDefault="4A9C8667" w:rsidP="08BFCFD6">
            <w:pPr>
              <w:jc w:val="left"/>
              <w:rPr>
                <w:rFonts w:cs="Arial"/>
                <w:sz w:val="16"/>
                <w:szCs w:val="16"/>
              </w:rPr>
            </w:pPr>
            <w:r w:rsidRPr="6697D202">
              <w:rPr>
                <w:rFonts w:cs="Arial"/>
                <w:sz w:val="16"/>
                <w:szCs w:val="16"/>
              </w:rPr>
              <w:t>NEQ, NB, Dual, Combination Pole</w:t>
            </w:r>
          </w:p>
        </w:tc>
        <w:tc>
          <w:tcPr>
            <w:tcW w:w="1058" w:type="dxa"/>
            <w:shd w:val="clear" w:color="auto" w:fill="auto"/>
            <w:tcMar>
              <w:top w:w="0" w:type="dxa"/>
              <w:left w:w="115" w:type="dxa"/>
              <w:bottom w:w="0" w:type="dxa"/>
              <w:right w:w="115" w:type="dxa"/>
            </w:tcMar>
            <w:vAlign w:val="center"/>
            <w:hideMark/>
          </w:tcPr>
          <w:p w14:paraId="3AA32EAD" w14:textId="77777777" w:rsidR="00C36556" w:rsidRPr="00C36556" w:rsidRDefault="219A53DE" w:rsidP="08BFCFD6">
            <w:pPr>
              <w:jc w:val="center"/>
              <w:rPr>
                <w:rFonts w:cs="Arial"/>
                <w:sz w:val="16"/>
                <w:szCs w:val="16"/>
              </w:rPr>
            </w:pPr>
            <w:r w:rsidRPr="6697D202">
              <w:rPr>
                <w:rFonts w:cs="Arial"/>
                <w:sz w:val="16"/>
                <w:szCs w:val="16"/>
              </w:rPr>
              <w:t>41.580493</w:t>
            </w:r>
          </w:p>
        </w:tc>
        <w:tc>
          <w:tcPr>
            <w:tcW w:w="1154" w:type="dxa"/>
            <w:shd w:val="clear" w:color="auto" w:fill="auto"/>
            <w:tcMar>
              <w:top w:w="0" w:type="dxa"/>
              <w:left w:w="115" w:type="dxa"/>
              <w:bottom w:w="0" w:type="dxa"/>
              <w:right w:w="115" w:type="dxa"/>
            </w:tcMar>
            <w:vAlign w:val="center"/>
            <w:hideMark/>
          </w:tcPr>
          <w:p w14:paraId="522168EC" w14:textId="77777777" w:rsidR="00C36556" w:rsidRPr="00C36556" w:rsidRDefault="219A53DE" w:rsidP="08BFCFD6">
            <w:pPr>
              <w:jc w:val="center"/>
              <w:rPr>
                <w:rFonts w:cs="Arial"/>
                <w:sz w:val="16"/>
                <w:szCs w:val="16"/>
              </w:rPr>
            </w:pPr>
            <w:r w:rsidRPr="6697D202">
              <w:rPr>
                <w:rFonts w:cs="Arial"/>
                <w:sz w:val="16"/>
                <w:szCs w:val="16"/>
              </w:rPr>
              <w:t>-87.793378</w:t>
            </w:r>
          </w:p>
        </w:tc>
      </w:tr>
      <w:tr w:rsidR="00C36556" w:rsidRPr="00C36556" w14:paraId="2B5C0B35" w14:textId="77777777" w:rsidTr="6697D202">
        <w:trPr>
          <w:trHeight w:val="288"/>
          <w:jc w:val="center"/>
        </w:trPr>
        <w:tc>
          <w:tcPr>
            <w:tcW w:w="1146" w:type="dxa"/>
            <w:shd w:val="clear" w:color="auto" w:fill="auto"/>
            <w:vAlign w:val="center"/>
          </w:tcPr>
          <w:p w14:paraId="19721F50" w14:textId="2F8F30D3" w:rsidR="00C36556" w:rsidRPr="00512229" w:rsidRDefault="2573343E" w:rsidP="6697D202">
            <w:pPr>
              <w:jc w:val="center"/>
              <w:rPr>
                <w:rFonts w:cs="Arial"/>
                <w:sz w:val="16"/>
                <w:szCs w:val="16"/>
              </w:rPr>
            </w:pPr>
            <w:r w:rsidRPr="6697D202">
              <w:rPr>
                <w:rFonts w:cs="Arial"/>
                <w:sz w:val="16"/>
                <w:szCs w:val="16"/>
              </w:rPr>
              <w:t>01/01/202</w:t>
            </w:r>
            <w:r w:rsidR="0810F335"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078D5FBB" w14:textId="77777777" w:rsidR="00C36556" w:rsidRPr="00C36556" w:rsidRDefault="4A9C8667" w:rsidP="08BFCFD6">
            <w:pPr>
              <w:jc w:val="left"/>
              <w:rPr>
                <w:rFonts w:cs="Arial"/>
                <w:sz w:val="16"/>
                <w:szCs w:val="16"/>
              </w:rPr>
            </w:pPr>
            <w:r w:rsidRPr="6697D202">
              <w:rPr>
                <w:rFonts w:cs="Arial"/>
                <w:sz w:val="16"/>
                <w:szCs w:val="16"/>
              </w:rPr>
              <w:t>HH (Handhole)</w:t>
            </w:r>
          </w:p>
        </w:tc>
        <w:tc>
          <w:tcPr>
            <w:tcW w:w="2174" w:type="dxa"/>
            <w:shd w:val="clear" w:color="auto" w:fill="auto"/>
            <w:tcMar>
              <w:top w:w="0" w:type="dxa"/>
              <w:left w:w="115" w:type="dxa"/>
              <w:bottom w:w="0" w:type="dxa"/>
              <w:right w:w="115" w:type="dxa"/>
            </w:tcMar>
            <w:vAlign w:val="center"/>
          </w:tcPr>
          <w:p w14:paraId="218B1FB9" w14:textId="77777777" w:rsidR="00C36556" w:rsidRPr="00C36556" w:rsidRDefault="4A9C8667" w:rsidP="08BFCFD6">
            <w:pPr>
              <w:jc w:val="left"/>
              <w:rPr>
                <w:rFonts w:cs="Arial"/>
                <w:sz w:val="16"/>
                <w:szCs w:val="16"/>
              </w:rPr>
            </w:pPr>
            <w:r w:rsidRPr="6697D202">
              <w:rPr>
                <w:rFonts w:cs="Arial"/>
                <w:sz w:val="16"/>
                <w:szCs w:val="16"/>
              </w:rPr>
              <w:t>Heavy Duty, Fiber, Intersection, Double</w:t>
            </w:r>
          </w:p>
        </w:tc>
        <w:tc>
          <w:tcPr>
            <w:tcW w:w="1058" w:type="dxa"/>
            <w:shd w:val="clear" w:color="auto" w:fill="auto"/>
            <w:tcMar>
              <w:top w:w="0" w:type="dxa"/>
              <w:left w:w="115" w:type="dxa"/>
              <w:bottom w:w="0" w:type="dxa"/>
              <w:right w:w="115" w:type="dxa"/>
            </w:tcMar>
            <w:vAlign w:val="center"/>
            <w:hideMark/>
          </w:tcPr>
          <w:p w14:paraId="7F7705D1" w14:textId="77777777" w:rsidR="00C36556" w:rsidRPr="00C36556" w:rsidRDefault="219A53DE" w:rsidP="08BFCFD6">
            <w:pPr>
              <w:jc w:val="center"/>
              <w:rPr>
                <w:rFonts w:cs="Arial"/>
                <w:sz w:val="16"/>
                <w:szCs w:val="16"/>
              </w:rPr>
            </w:pPr>
            <w:r w:rsidRPr="6697D202">
              <w:rPr>
                <w:rFonts w:cs="Arial"/>
                <w:sz w:val="16"/>
                <w:szCs w:val="16"/>
              </w:rPr>
              <w:t>41.558532</w:t>
            </w:r>
          </w:p>
        </w:tc>
        <w:tc>
          <w:tcPr>
            <w:tcW w:w="1154" w:type="dxa"/>
            <w:shd w:val="clear" w:color="auto" w:fill="auto"/>
            <w:tcMar>
              <w:top w:w="0" w:type="dxa"/>
              <w:left w:w="115" w:type="dxa"/>
              <w:bottom w:w="0" w:type="dxa"/>
              <w:right w:w="115" w:type="dxa"/>
            </w:tcMar>
            <w:vAlign w:val="center"/>
            <w:hideMark/>
          </w:tcPr>
          <w:p w14:paraId="05CDD625" w14:textId="77777777" w:rsidR="00C36556" w:rsidRPr="00C36556" w:rsidRDefault="219A53DE" w:rsidP="08BFCFD6">
            <w:pPr>
              <w:jc w:val="center"/>
              <w:rPr>
                <w:rFonts w:cs="Arial"/>
                <w:sz w:val="16"/>
                <w:szCs w:val="16"/>
              </w:rPr>
            </w:pPr>
            <w:r w:rsidRPr="6697D202">
              <w:rPr>
                <w:rFonts w:cs="Arial"/>
                <w:sz w:val="16"/>
                <w:szCs w:val="16"/>
              </w:rPr>
              <w:t>-87.792571</w:t>
            </w:r>
          </w:p>
        </w:tc>
      </w:tr>
      <w:tr w:rsidR="00C36556" w:rsidRPr="00C36556" w14:paraId="590DD354" w14:textId="77777777" w:rsidTr="6697D202">
        <w:trPr>
          <w:trHeight w:val="288"/>
          <w:jc w:val="center"/>
        </w:trPr>
        <w:tc>
          <w:tcPr>
            <w:tcW w:w="1146" w:type="dxa"/>
            <w:shd w:val="clear" w:color="auto" w:fill="auto"/>
            <w:vAlign w:val="center"/>
          </w:tcPr>
          <w:p w14:paraId="085C3558" w14:textId="795F1B4A" w:rsidR="00C36556" w:rsidRPr="00512229" w:rsidRDefault="0F10FFA7" w:rsidP="6697D202">
            <w:pPr>
              <w:jc w:val="center"/>
              <w:rPr>
                <w:rFonts w:cs="Arial"/>
                <w:sz w:val="16"/>
                <w:szCs w:val="16"/>
              </w:rPr>
            </w:pPr>
            <w:r w:rsidRPr="6697D202">
              <w:rPr>
                <w:rFonts w:cs="Arial"/>
                <w:sz w:val="16"/>
                <w:szCs w:val="16"/>
              </w:rPr>
              <w:t>01/01/202</w:t>
            </w:r>
            <w:r w:rsidR="784BA658"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019C31A7" w14:textId="77777777" w:rsidR="00C36556" w:rsidRPr="00C36556" w:rsidRDefault="4A9C8667" w:rsidP="08BFCFD6">
            <w:pPr>
              <w:jc w:val="left"/>
              <w:rPr>
                <w:rFonts w:cs="Arial"/>
                <w:sz w:val="16"/>
                <w:szCs w:val="16"/>
              </w:rPr>
            </w:pPr>
            <w:r w:rsidRPr="6697D202">
              <w:rPr>
                <w:rFonts w:cs="Arial"/>
                <w:sz w:val="16"/>
                <w:szCs w:val="16"/>
              </w:rPr>
              <w:t>ES (Electrical Service)</w:t>
            </w:r>
          </w:p>
        </w:tc>
        <w:tc>
          <w:tcPr>
            <w:tcW w:w="2174" w:type="dxa"/>
            <w:shd w:val="clear" w:color="auto" w:fill="auto"/>
            <w:tcMar>
              <w:top w:w="0" w:type="dxa"/>
              <w:left w:w="115" w:type="dxa"/>
              <w:bottom w:w="0" w:type="dxa"/>
              <w:right w:w="115" w:type="dxa"/>
            </w:tcMar>
            <w:vAlign w:val="center"/>
          </w:tcPr>
          <w:p w14:paraId="28E0D7D4" w14:textId="77777777" w:rsidR="00C36556" w:rsidRPr="00C36556" w:rsidRDefault="4A9C8667" w:rsidP="08BFCFD6">
            <w:pPr>
              <w:jc w:val="left"/>
              <w:rPr>
                <w:rFonts w:cs="Arial"/>
                <w:sz w:val="16"/>
                <w:szCs w:val="16"/>
              </w:rPr>
            </w:pPr>
            <w:r w:rsidRPr="6697D202">
              <w:rPr>
                <w:rFonts w:cs="Arial"/>
                <w:sz w:val="16"/>
                <w:szCs w:val="16"/>
              </w:rPr>
              <w:t>Ground mount, Pole mount</w:t>
            </w:r>
          </w:p>
        </w:tc>
        <w:tc>
          <w:tcPr>
            <w:tcW w:w="1058" w:type="dxa"/>
            <w:shd w:val="clear" w:color="auto" w:fill="auto"/>
            <w:tcMar>
              <w:top w:w="0" w:type="dxa"/>
              <w:left w:w="115" w:type="dxa"/>
              <w:bottom w:w="0" w:type="dxa"/>
              <w:right w:w="115" w:type="dxa"/>
            </w:tcMar>
            <w:vAlign w:val="center"/>
            <w:hideMark/>
          </w:tcPr>
          <w:p w14:paraId="5380DDFD" w14:textId="77777777" w:rsidR="00C36556" w:rsidRPr="00C36556" w:rsidRDefault="219A53DE" w:rsidP="08BFCFD6">
            <w:pPr>
              <w:jc w:val="center"/>
              <w:rPr>
                <w:rFonts w:cs="Arial"/>
                <w:sz w:val="16"/>
                <w:szCs w:val="16"/>
              </w:rPr>
            </w:pPr>
            <w:r w:rsidRPr="6697D202">
              <w:rPr>
                <w:rFonts w:cs="Arial"/>
                <w:sz w:val="16"/>
                <w:szCs w:val="16"/>
              </w:rPr>
              <w:t>41.765532</w:t>
            </w:r>
          </w:p>
        </w:tc>
        <w:tc>
          <w:tcPr>
            <w:tcW w:w="1154" w:type="dxa"/>
            <w:shd w:val="clear" w:color="auto" w:fill="auto"/>
            <w:tcMar>
              <w:top w:w="0" w:type="dxa"/>
              <w:left w:w="115" w:type="dxa"/>
              <w:bottom w:w="0" w:type="dxa"/>
              <w:right w:w="115" w:type="dxa"/>
            </w:tcMar>
            <w:vAlign w:val="center"/>
            <w:hideMark/>
          </w:tcPr>
          <w:p w14:paraId="2B61D00B" w14:textId="77777777" w:rsidR="00C36556" w:rsidRPr="00C36556" w:rsidRDefault="219A53DE" w:rsidP="08BFCFD6">
            <w:pPr>
              <w:jc w:val="center"/>
              <w:rPr>
                <w:rFonts w:cs="Arial"/>
                <w:sz w:val="16"/>
                <w:szCs w:val="16"/>
              </w:rPr>
            </w:pPr>
            <w:r w:rsidRPr="6697D202">
              <w:rPr>
                <w:rFonts w:cs="Arial"/>
                <w:sz w:val="16"/>
                <w:szCs w:val="16"/>
              </w:rPr>
              <w:t>-87.543571</w:t>
            </w:r>
          </w:p>
        </w:tc>
      </w:tr>
      <w:tr w:rsidR="00C36556" w:rsidRPr="00C36556" w14:paraId="63FB8944" w14:textId="77777777" w:rsidTr="6697D202">
        <w:trPr>
          <w:trHeight w:val="288"/>
          <w:jc w:val="center"/>
        </w:trPr>
        <w:tc>
          <w:tcPr>
            <w:tcW w:w="1146" w:type="dxa"/>
            <w:shd w:val="clear" w:color="auto" w:fill="auto"/>
            <w:vAlign w:val="center"/>
          </w:tcPr>
          <w:p w14:paraId="5F70C89D" w14:textId="15E621DA" w:rsidR="00C36556" w:rsidRPr="00512229" w:rsidRDefault="03331F55" w:rsidP="6697D202">
            <w:pPr>
              <w:jc w:val="center"/>
              <w:rPr>
                <w:rFonts w:cs="Arial"/>
                <w:sz w:val="16"/>
                <w:szCs w:val="16"/>
              </w:rPr>
            </w:pPr>
            <w:r w:rsidRPr="6697D202">
              <w:rPr>
                <w:rFonts w:cs="Arial"/>
                <w:sz w:val="16"/>
                <w:szCs w:val="16"/>
              </w:rPr>
              <w:t>01/01/202</w:t>
            </w:r>
            <w:r w:rsidR="784BA658"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4D3B6600" w14:textId="77777777" w:rsidR="00C36556" w:rsidRPr="00C36556" w:rsidRDefault="4A9C8667" w:rsidP="08BFCFD6">
            <w:pPr>
              <w:jc w:val="left"/>
              <w:rPr>
                <w:rFonts w:cs="Arial"/>
                <w:sz w:val="16"/>
                <w:szCs w:val="16"/>
              </w:rPr>
            </w:pPr>
            <w:r w:rsidRPr="6697D202">
              <w:rPr>
                <w:rFonts w:cs="Arial"/>
                <w:sz w:val="16"/>
                <w:szCs w:val="16"/>
              </w:rPr>
              <w:t>CC (Controller Cabinet)</w:t>
            </w:r>
          </w:p>
        </w:tc>
        <w:tc>
          <w:tcPr>
            <w:tcW w:w="2174" w:type="dxa"/>
            <w:shd w:val="clear" w:color="auto" w:fill="auto"/>
            <w:tcMar>
              <w:top w:w="0" w:type="dxa"/>
              <w:left w:w="115" w:type="dxa"/>
              <w:bottom w:w="0" w:type="dxa"/>
              <w:right w:w="115" w:type="dxa"/>
            </w:tcMar>
            <w:vAlign w:val="center"/>
          </w:tcPr>
          <w:p w14:paraId="738610EB" w14:textId="77777777" w:rsidR="00C36556" w:rsidRPr="00C36556" w:rsidRDefault="00C36556" w:rsidP="08BFCFD6">
            <w:pPr>
              <w:jc w:val="left"/>
              <w:rPr>
                <w:rFonts w:cs="Arial"/>
                <w:sz w:val="16"/>
                <w:szCs w:val="16"/>
              </w:rPr>
            </w:pPr>
          </w:p>
        </w:tc>
        <w:tc>
          <w:tcPr>
            <w:tcW w:w="1058" w:type="dxa"/>
            <w:shd w:val="clear" w:color="auto" w:fill="auto"/>
            <w:tcMar>
              <w:top w:w="0" w:type="dxa"/>
              <w:left w:w="115" w:type="dxa"/>
              <w:bottom w:w="0" w:type="dxa"/>
              <w:right w:w="115" w:type="dxa"/>
            </w:tcMar>
            <w:vAlign w:val="center"/>
            <w:hideMark/>
          </w:tcPr>
          <w:p w14:paraId="694EB37D" w14:textId="77777777" w:rsidR="00C36556" w:rsidRPr="00C36556" w:rsidRDefault="219A53DE" w:rsidP="08BFCFD6">
            <w:pPr>
              <w:jc w:val="center"/>
              <w:rPr>
                <w:rFonts w:cs="Arial"/>
                <w:sz w:val="16"/>
                <w:szCs w:val="16"/>
              </w:rPr>
            </w:pPr>
            <w:r w:rsidRPr="6697D202">
              <w:rPr>
                <w:rFonts w:cs="Arial"/>
                <w:sz w:val="16"/>
                <w:szCs w:val="16"/>
              </w:rPr>
              <w:t>41.602248</w:t>
            </w:r>
          </w:p>
        </w:tc>
        <w:tc>
          <w:tcPr>
            <w:tcW w:w="1154" w:type="dxa"/>
            <w:shd w:val="clear" w:color="auto" w:fill="auto"/>
            <w:tcMar>
              <w:top w:w="0" w:type="dxa"/>
              <w:left w:w="115" w:type="dxa"/>
              <w:bottom w:w="0" w:type="dxa"/>
              <w:right w:w="115" w:type="dxa"/>
            </w:tcMar>
            <w:vAlign w:val="center"/>
            <w:hideMark/>
          </w:tcPr>
          <w:p w14:paraId="1B9ECD5C" w14:textId="77777777" w:rsidR="00C36556" w:rsidRPr="00C36556" w:rsidRDefault="219A53DE" w:rsidP="08BFCFD6">
            <w:pPr>
              <w:jc w:val="center"/>
              <w:rPr>
                <w:rFonts w:cs="Arial"/>
                <w:sz w:val="16"/>
                <w:szCs w:val="16"/>
              </w:rPr>
            </w:pPr>
            <w:r w:rsidRPr="6697D202">
              <w:rPr>
                <w:rFonts w:cs="Arial"/>
                <w:sz w:val="16"/>
                <w:szCs w:val="16"/>
              </w:rPr>
              <w:t>-87.794053</w:t>
            </w:r>
          </w:p>
        </w:tc>
      </w:tr>
      <w:tr w:rsidR="00C36556" w:rsidRPr="00C36556" w14:paraId="6882EE97" w14:textId="77777777" w:rsidTr="6697D202">
        <w:trPr>
          <w:trHeight w:val="288"/>
          <w:jc w:val="center"/>
        </w:trPr>
        <w:tc>
          <w:tcPr>
            <w:tcW w:w="1146" w:type="dxa"/>
            <w:shd w:val="clear" w:color="auto" w:fill="auto"/>
            <w:vAlign w:val="center"/>
          </w:tcPr>
          <w:p w14:paraId="24429B4F" w14:textId="5C4468B1" w:rsidR="00C36556" w:rsidRPr="00512229" w:rsidRDefault="0035CEEF" w:rsidP="6697D202">
            <w:pPr>
              <w:jc w:val="center"/>
              <w:rPr>
                <w:rFonts w:cs="Arial"/>
                <w:sz w:val="16"/>
                <w:szCs w:val="16"/>
              </w:rPr>
            </w:pPr>
            <w:r w:rsidRPr="6697D202">
              <w:rPr>
                <w:rFonts w:cs="Arial"/>
                <w:sz w:val="16"/>
                <w:szCs w:val="16"/>
              </w:rPr>
              <w:t>01/01/202</w:t>
            </w:r>
            <w:r w:rsidR="66CE625E" w:rsidRPr="6697D202">
              <w:rPr>
                <w:rFonts w:cs="Arial"/>
                <w:sz w:val="16"/>
                <w:szCs w:val="16"/>
              </w:rPr>
              <w:t>4</w:t>
            </w:r>
          </w:p>
        </w:tc>
        <w:tc>
          <w:tcPr>
            <w:tcW w:w="2340" w:type="dxa"/>
            <w:shd w:val="clear" w:color="auto" w:fill="auto"/>
            <w:tcMar>
              <w:top w:w="0" w:type="dxa"/>
              <w:left w:w="115" w:type="dxa"/>
              <w:bottom w:w="0" w:type="dxa"/>
              <w:right w:w="115" w:type="dxa"/>
            </w:tcMar>
            <w:vAlign w:val="center"/>
          </w:tcPr>
          <w:p w14:paraId="7D7DBFE8" w14:textId="77777777" w:rsidR="00C36556" w:rsidRPr="00512229" w:rsidRDefault="4A9C8667" w:rsidP="08BFCFD6">
            <w:pPr>
              <w:jc w:val="left"/>
              <w:rPr>
                <w:rFonts w:cs="Arial"/>
                <w:sz w:val="16"/>
                <w:szCs w:val="16"/>
              </w:rPr>
            </w:pPr>
            <w:r w:rsidRPr="6697D202">
              <w:rPr>
                <w:rFonts w:cs="Arial"/>
                <w:sz w:val="16"/>
                <w:szCs w:val="16"/>
              </w:rPr>
              <w:t>PTZ (PTZ)</w:t>
            </w:r>
          </w:p>
        </w:tc>
        <w:tc>
          <w:tcPr>
            <w:tcW w:w="2174" w:type="dxa"/>
            <w:shd w:val="clear" w:color="auto" w:fill="auto"/>
            <w:tcMar>
              <w:top w:w="0" w:type="dxa"/>
              <w:left w:w="115" w:type="dxa"/>
              <w:bottom w:w="0" w:type="dxa"/>
              <w:right w:w="115" w:type="dxa"/>
            </w:tcMar>
            <w:vAlign w:val="center"/>
          </w:tcPr>
          <w:p w14:paraId="112E3DC3" w14:textId="77777777" w:rsidR="00C36556" w:rsidRPr="00512229" w:rsidRDefault="4A9C8667" w:rsidP="08BFCFD6">
            <w:pPr>
              <w:jc w:val="left"/>
              <w:rPr>
                <w:rFonts w:cs="Arial"/>
                <w:sz w:val="16"/>
                <w:szCs w:val="16"/>
              </w:rPr>
            </w:pPr>
            <w:r w:rsidRPr="6697D202">
              <w:rPr>
                <w:rFonts w:cs="Arial"/>
                <w:sz w:val="16"/>
                <w:szCs w:val="16"/>
              </w:rPr>
              <w:t>NEQ extension pole</w:t>
            </w:r>
          </w:p>
        </w:tc>
        <w:tc>
          <w:tcPr>
            <w:tcW w:w="1058" w:type="dxa"/>
            <w:shd w:val="clear" w:color="auto" w:fill="auto"/>
            <w:tcMar>
              <w:top w:w="0" w:type="dxa"/>
              <w:left w:w="115" w:type="dxa"/>
              <w:bottom w:w="0" w:type="dxa"/>
              <w:right w:w="115" w:type="dxa"/>
            </w:tcMar>
            <w:vAlign w:val="center"/>
          </w:tcPr>
          <w:p w14:paraId="2078A1ED" w14:textId="77777777" w:rsidR="00C36556" w:rsidRPr="00512229" w:rsidRDefault="219A53DE" w:rsidP="08BFCFD6">
            <w:pPr>
              <w:jc w:val="center"/>
              <w:rPr>
                <w:rFonts w:cs="Arial"/>
                <w:sz w:val="16"/>
                <w:szCs w:val="16"/>
              </w:rPr>
            </w:pPr>
            <w:r w:rsidRPr="6697D202">
              <w:rPr>
                <w:rFonts w:cs="Arial"/>
                <w:sz w:val="16"/>
                <w:szCs w:val="16"/>
              </w:rPr>
              <w:t>41.593434</w:t>
            </w:r>
          </w:p>
        </w:tc>
        <w:tc>
          <w:tcPr>
            <w:tcW w:w="1154" w:type="dxa"/>
            <w:shd w:val="clear" w:color="auto" w:fill="auto"/>
            <w:tcMar>
              <w:top w:w="0" w:type="dxa"/>
              <w:left w:w="115" w:type="dxa"/>
              <w:bottom w:w="0" w:type="dxa"/>
              <w:right w:w="115" w:type="dxa"/>
            </w:tcMar>
            <w:vAlign w:val="center"/>
          </w:tcPr>
          <w:p w14:paraId="1CD0F28C" w14:textId="77777777" w:rsidR="00C36556" w:rsidRPr="00512229" w:rsidRDefault="219A53DE" w:rsidP="08BFCFD6">
            <w:pPr>
              <w:jc w:val="center"/>
              <w:rPr>
                <w:rFonts w:cs="Arial"/>
                <w:sz w:val="16"/>
                <w:szCs w:val="16"/>
              </w:rPr>
            </w:pPr>
            <w:r w:rsidRPr="6697D202">
              <w:rPr>
                <w:rFonts w:cs="Arial"/>
                <w:sz w:val="16"/>
                <w:szCs w:val="16"/>
              </w:rPr>
              <w:t>-87.769876</w:t>
            </w:r>
          </w:p>
        </w:tc>
      </w:tr>
      <w:tr w:rsidR="00C36556" w:rsidRPr="00C36556" w14:paraId="68C21473" w14:textId="77777777" w:rsidTr="6697D202">
        <w:trPr>
          <w:trHeight w:val="288"/>
          <w:jc w:val="center"/>
        </w:trPr>
        <w:tc>
          <w:tcPr>
            <w:tcW w:w="1146" w:type="dxa"/>
            <w:shd w:val="clear" w:color="auto" w:fill="auto"/>
            <w:vAlign w:val="center"/>
          </w:tcPr>
          <w:p w14:paraId="1EF616E3" w14:textId="0C52F68E" w:rsidR="00C36556" w:rsidRPr="00512229" w:rsidRDefault="28F0D6E1" w:rsidP="6697D202">
            <w:pPr>
              <w:jc w:val="center"/>
              <w:rPr>
                <w:rFonts w:cs="Arial"/>
                <w:sz w:val="16"/>
                <w:szCs w:val="16"/>
              </w:rPr>
            </w:pPr>
            <w:r w:rsidRPr="6697D202">
              <w:rPr>
                <w:rFonts w:cs="Arial"/>
                <w:sz w:val="16"/>
                <w:szCs w:val="16"/>
              </w:rPr>
              <w:t>01/01/202</w:t>
            </w:r>
            <w:r w:rsidR="66CE625E" w:rsidRPr="6697D202">
              <w:rPr>
                <w:rFonts w:cs="Arial"/>
                <w:sz w:val="16"/>
                <w:szCs w:val="16"/>
              </w:rPr>
              <w:t>4</w:t>
            </w:r>
          </w:p>
        </w:tc>
        <w:tc>
          <w:tcPr>
            <w:tcW w:w="2340" w:type="dxa"/>
            <w:shd w:val="clear" w:color="auto" w:fill="auto"/>
            <w:tcMar>
              <w:top w:w="0" w:type="dxa"/>
              <w:left w:w="115" w:type="dxa"/>
              <w:bottom w:w="0" w:type="dxa"/>
              <w:right w:w="115" w:type="dxa"/>
            </w:tcMar>
            <w:vAlign w:val="center"/>
          </w:tcPr>
          <w:p w14:paraId="0FE56DCA" w14:textId="77777777" w:rsidR="00C36556" w:rsidRPr="00512229" w:rsidRDefault="4A9C8667" w:rsidP="08BFCFD6">
            <w:pPr>
              <w:jc w:val="left"/>
              <w:rPr>
                <w:rFonts w:cs="Arial"/>
                <w:sz w:val="16"/>
                <w:szCs w:val="16"/>
              </w:rPr>
            </w:pPr>
            <w:r w:rsidRPr="6697D202">
              <w:rPr>
                <w:rFonts w:cs="Arial"/>
                <w:sz w:val="16"/>
                <w:szCs w:val="16"/>
              </w:rPr>
              <w:t>POST (Post)</w:t>
            </w:r>
          </w:p>
        </w:tc>
        <w:tc>
          <w:tcPr>
            <w:tcW w:w="2174" w:type="dxa"/>
            <w:shd w:val="clear" w:color="auto" w:fill="auto"/>
            <w:tcMar>
              <w:top w:w="0" w:type="dxa"/>
              <w:left w:w="115" w:type="dxa"/>
              <w:bottom w:w="0" w:type="dxa"/>
              <w:right w:w="115" w:type="dxa"/>
            </w:tcMar>
            <w:vAlign w:val="center"/>
          </w:tcPr>
          <w:p w14:paraId="637805D2" w14:textId="77777777" w:rsidR="00C36556" w:rsidRPr="00512229" w:rsidRDefault="00C36556" w:rsidP="08BFCFD6">
            <w:pPr>
              <w:jc w:val="left"/>
              <w:rPr>
                <w:rFonts w:cs="Arial"/>
                <w:sz w:val="16"/>
                <w:szCs w:val="16"/>
              </w:rPr>
            </w:pPr>
          </w:p>
        </w:tc>
        <w:tc>
          <w:tcPr>
            <w:tcW w:w="1058" w:type="dxa"/>
            <w:shd w:val="clear" w:color="auto" w:fill="auto"/>
            <w:tcMar>
              <w:top w:w="0" w:type="dxa"/>
              <w:left w:w="115" w:type="dxa"/>
              <w:bottom w:w="0" w:type="dxa"/>
              <w:right w:w="115" w:type="dxa"/>
            </w:tcMar>
            <w:vAlign w:val="center"/>
          </w:tcPr>
          <w:p w14:paraId="7B617125" w14:textId="77777777" w:rsidR="00C36556" w:rsidRPr="00512229" w:rsidRDefault="219A53DE" w:rsidP="08BFCFD6">
            <w:pPr>
              <w:jc w:val="center"/>
              <w:rPr>
                <w:rFonts w:cs="Arial"/>
                <w:sz w:val="16"/>
                <w:szCs w:val="16"/>
              </w:rPr>
            </w:pPr>
            <w:r w:rsidRPr="6697D202">
              <w:rPr>
                <w:rFonts w:cs="Arial"/>
                <w:sz w:val="16"/>
                <w:szCs w:val="16"/>
              </w:rPr>
              <w:t>41.651848</w:t>
            </w:r>
          </w:p>
        </w:tc>
        <w:tc>
          <w:tcPr>
            <w:tcW w:w="1154" w:type="dxa"/>
            <w:shd w:val="clear" w:color="auto" w:fill="auto"/>
            <w:tcMar>
              <w:top w:w="0" w:type="dxa"/>
              <w:left w:w="115" w:type="dxa"/>
              <w:bottom w:w="0" w:type="dxa"/>
              <w:right w:w="115" w:type="dxa"/>
            </w:tcMar>
            <w:vAlign w:val="center"/>
          </w:tcPr>
          <w:p w14:paraId="071156BE" w14:textId="77777777" w:rsidR="00C36556" w:rsidRPr="00512229" w:rsidRDefault="219A53DE" w:rsidP="08BFCFD6">
            <w:pPr>
              <w:jc w:val="center"/>
              <w:rPr>
                <w:rFonts w:cs="Arial"/>
                <w:sz w:val="16"/>
                <w:szCs w:val="16"/>
              </w:rPr>
            </w:pPr>
            <w:r w:rsidRPr="6697D202">
              <w:rPr>
                <w:rFonts w:cs="Arial"/>
                <w:sz w:val="16"/>
                <w:szCs w:val="16"/>
              </w:rPr>
              <w:t>-87.762053</w:t>
            </w:r>
          </w:p>
        </w:tc>
      </w:tr>
      <w:tr w:rsidR="00C36556" w:rsidRPr="00C36556" w14:paraId="04FB9BCA" w14:textId="77777777" w:rsidTr="6697D202">
        <w:trPr>
          <w:trHeight w:val="288"/>
          <w:jc w:val="center"/>
        </w:trPr>
        <w:tc>
          <w:tcPr>
            <w:tcW w:w="1146" w:type="dxa"/>
            <w:shd w:val="clear" w:color="auto" w:fill="auto"/>
            <w:vAlign w:val="center"/>
          </w:tcPr>
          <w:p w14:paraId="16C9733C" w14:textId="2F160D54" w:rsidR="00C36556" w:rsidRPr="00512229" w:rsidRDefault="013F7B3F" w:rsidP="6697D202">
            <w:pPr>
              <w:jc w:val="center"/>
              <w:rPr>
                <w:rFonts w:cs="Arial"/>
                <w:sz w:val="16"/>
                <w:szCs w:val="16"/>
              </w:rPr>
            </w:pPr>
            <w:r w:rsidRPr="6697D202">
              <w:rPr>
                <w:rFonts w:cs="Arial"/>
                <w:sz w:val="16"/>
                <w:szCs w:val="16"/>
              </w:rPr>
              <w:t>01/01/202</w:t>
            </w:r>
            <w:r w:rsidR="0448D5AD"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412E1D81" w14:textId="77777777" w:rsidR="00C36556" w:rsidRPr="00C36556" w:rsidRDefault="4A9C8667" w:rsidP="08BFCFD6">
            <w:pPr>
              <w:jc w:val="left"/>
              <w:rPr>
                <w:rFonts w:cs="Arial"/>
                <w:sz w:val="16"/>
                <w:szCs w:val="16"/>
              </w:rPr>
            </w:pPr>
            <w:r w:rsidRPr="6697D202">
              <w:rPr>
                <w:rFonts w:cs="Arial"/>
                <w:sz w:val="16"/>
                <w:szCs w:val="16"/>
              </w:rPr>
              <w:t>MCC (Master Controller Cabinet)</w:t>
            </w:r>
          </w:p>
        </w:tc>
        <w:tc>
          <w:tcPr>
            <w:tcW w:w="2174" w:type="dxa"/>
            <w:shd w:val="clear" w:color="auto" w:fill="auto"/>
            <w:tcMar>
              <w:top w:w="0" w:type="dxa"/>
              <w:left w:w="115" w:type="dxa"/>
              <w:bottom w:w="0" w:type="dxa"/>
              <w:right w:w="115" w:type="dxa"/>
            </w:tcMar>
            <w:vAlign w:val="center"/>
          </w:tcPr>
          <w:p w14:paraId="463F29E8" w14:textId="77777777" w:rsidR="00C36556" w:rsidRPr="00C36556" w:rsidRDefault="00C36556" w:rsidP="08BFCFD6">
            <w:pPr>
              <w:jc w:val="left"/>
              <w:rPr>
                <w:rFonts w:cs="Arial"/>
                <w:sz w:val="16"/>
                <w:szCs w:val="16"/>
              </w:rPr>
            </w:pPr>
          </w:p>
        </w:tc>
        <w:tc>
          <w:tcPr>
            <w:tcW w:w="1058" w:type="dxa"/>
            <w:shd w:val="clear" w:color="auto" w:fill="auto"/>
            <w:tcMar>
              <w:top w:w="0" w:type="dxa"/>
              <w:left w:w="115" w:type="dxa"/>
              <w:bottom w:w="0" w:type="dxa"/>
              <w:right w:w="115" w:type="dxa"/>
            </w:tcMar>
            <w:vAlign w:val="center"/>
            <w:hideMark/>
          </w:tcPr>
          <w:p w14:paraId="026AD163" w14:textId="77777777" w:rsidR="00C36556" w:rsidRPr="00C36556" w:rsidRDefault="219A53DE" w:rsidP="08BFCFD6">
            <w:pPr>
              <w:jc w:val="center"/>
              <w:rPr>
                <w:rFonts w:cs="Arial"/>
                <w:sz w:val="16"/>
                <w:szCs w:val="16"/>
              </w:rPr>
            </w:pPr>
            <w:r w:rsidRPr="6697D202">
              <w:rPr>
                <w:rFonts w:cs="Arial"/>
                <w:sz w:val="16"/>
                <w:szCs w:val="16"/>
              </w:rPr>
              <w:t>41.584593</w:t>
            </w:r>
          </w:p>
        </w:tc>
        <w:tc>
          <w:tcPr>
            <w:tcW w:w="1154" w:type="dxa"/>
            <w:shd w:val="clear" w:color="auto" w:fill="auto"/>
            <w:tcMar>
              <w:top w:w="0" w:type="dxa"/>
              <w:left w:w="115" w:type="dxa"/>
              <w:bottom w:w="0" w:type="dxa"/>
              <w:right w:w="115" w:type="dxa"/>
            </w:tcMar>
            <w:vAlign w:val="center"/>
            <w:hideMark/>
          </w:tcPr>
          <w:p w14:paraId="784D7AEA" w14:textId="77777777" w:rsidR="00C36556" w:rsidRPr="00C36556" w:rsidRDefault="219A53DE" w:rsidP="08BFCFD6">
            <w:pPr>
              <w:jc w:val="center"/>
              <w:rPr>
                <w:rFonts w:cs="Arial"/>
                <w:sz w:val="16"/>
                <w:szCs w:val="16"/>
              </w:rPr>
            </w:pPr>
            <w:r w:rsidRPr="6697D202">
              <w:rPr>
                <w:rFonts w:cs="Arial"/>
                <w:sz w:val="16"/>
                <w:szCs w:val="16"/>
              </w:rPr>
              <w:t>-87.793378</w:t>
            </w:r>
          </w:p>
        </w:tc>
      </w:tr>
      <w:tr w:rsidR="00C36556" w:rsidRPr="00C36556" w14:paraId="0C0DA9EB" w14:textId="77777777" w:rsidTr="6697D202">
        <w:trPr>
          <w:trHeight w:val="288"/>
          <w:jc w:val="center"/>
        </w:trPr>
        <w:tc>
          <w:tcPr>
            <w:tcW w:w="1146" w:type="dxa"/>
            <w:shd w:val="clear" w:color="auto" w:fill="auto"/>
            <w:vAlign w:val="center"/>
          </w:tcPr>
          <w:p w14:paraId="58225CF5" w14:textId="74EF5A74" w:rsidR="00C36556" w:rsidRPr="00C36556" w:rsidRDefault="1AC020F3" w:rsidP="6697D202">
            <w:pPr>
              <w:jc w:val="center"/>
              <w:rPr>
                <w:rFonts w:cs="Arial"/>
                <w:sz w:val="16"/>
                <w:szCs w:val="16"/>
              </w:rPr>
            </w:pPr>
            <w:r w:rsidRPr="6697D202">
              <w:rPr>
                <w:rFonts w:cs="Arial"/>
                <w:sz w:val="16"/>
                <w:szCs w:val="16"/>
              </w:rPr>
              <w:t>01/01/202</w:t>
            </w:r>
            <w:r w:rsidR="0448D5AD"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5F223705" w14:textId="77777777" w:rsidR="00C36556" w:rsidRPr="00C36556" w:rsidRDefault="4A9C8667" w:rsidP="08BFCFD6">
            <w:pPr>
              <w:jc w:val="left"/>
              <w:rPr>
                <w:rFonts w:cs="Arial"/>
                <w:sz w:val="16"/>
                <w:szCs w:val="16"/>
              </w:rPr>
            </w:pPr>
            <w:r w:rsidRPr="6697D202">
              <w:rPr>
                <w:rFonts w:cs="Arial"/>
                <w:sz w:val="16"/>
                <w:szCs w:val="16"/>
              </w:rPr>
              <w:t>COMC (Communication Cabinet)</w:t>
            </w:r>
          </w:p>
        </w:tc>
        <w:tc>
          <w:tcPr>
            <w:tcW w:w="2174" w:type="dxa"/>
            <w:shd w:val="clear" w:color="auto" w:fill="auto"/>
            <w:tcMar>
              <w:top w:w="0" w:type="dxa"/>
              <w:left w:w="115" w:type="dxa"/>
              <w:bottom w:w="0" w:type="dxa"/>
              <w:right w:w="115" w:type="dxa"/>
            </w:tcMar>
            <w:vAlign w:val="center"/>
          </w:tcPr>
          <w:p w14:paraId="3B7B4B86" w14:textId="77777777" w:rsidR="00C36556" w:rsidRPr="00C36556" w:rsidRDefault="00C36556" w:rsidP="08BFCFD6">
            <w:pPr>
              <w:jc w:val="left"/>
              <w:rPr>
                <w:rFonts w:cs="Arial"/>
                <w:sz w:val="16"/>
                <w:szCs w:val="16"/>
              </w:rPr>
            </w:pPr>
          </w:p>
        </w:tc>
        <w:tc>
          <w:tcPr>
            <w:tcW w:w="1058" w:type="dxa"/>
            <w:shd w:val="clear" w:color="auto" w:fill="auto"/>
            <w:tcMar>
              <w:top w:w="0" w:type="dxa"/>
              <w:left w:w="115" w:type="dxa"/>
              <w:bottom w:w="0" w:type="dxa"/>
              <w:right w:w="115" w:type="dxa"/>
            </w:tcMar>
            <w:vAlign w:val="center"/>
            <w:hideMark/>
          </w:tcPr>
          <w:p w14:paraId="30E8A09F" w14:textId="77777777" w:rsidR="00C36556" w:rsidRPr="00C36556" w:rsidRDefault="219A53DE" w:rsidP="08BFCFD6">
            <w:pPr>
              <w:jc w:val="center"/>
              <w:rPr>
                <w:rFonts w:cs="Arial"/>
                <w:sz w:val="16"/>
                <w:szCs w:val="16"/>
              </w:rPr>
            </w:pPr>
            <w:r w:rsidRPr="6697D202">
              <w:rPr>
                <w:rFonts w:cs="Arial"/>
                <w:sz w:val="16"/>
                <w:szCs w:val="16"/>
              </w:rPr>
              <w:t>41.584600</w:t>
            </w:r>
          </w:p>
        </w:tc>
        <w:tc>
          <w:tcPr>
            <w:tcW w:w="1154" w:type="dxa"/>
            <w:shd w:val="clear" w:color="auto" w:fill="auto"/>
            <w:tcMar>
              <w:top w:w="0" w:type="dxa"/>
              <w:left w:w="115" w:type="dxa"/>
              <w:bottom w:w="0" w:type="dxa"/>
              <w:right w:w="115" w:type="dxa"/>
            </w:tcMar>
            <w:vAlign w:val="center"/>
            <w:hideMark/>
          </w:tcPr>
          <w:p w14:paraId="4C8CDCFC" w14:textId="77777777" w:rsidR="00C36556" w:rsidRPr="00C36556" w:rsidRDefault="219A53DE" w:rsidP="08BFCFD6">
            <w:pPr>
              <w:jc w:val="center"/>
              <w:rPr>
                <w:rFonts w:cs="Arial"/>
                <w:sz w:val="16"/>
                <w:szCs w:val="16"/>
              </w:rPr>
            </w:pPr>
            <w:r w:rsidRPr="6697D202">
              <w:rPr>
                <w:rFonts w:cs="Arial"/>
                <w:sz w:val="16"/>
                <w:szCs w:val="16"/>
              </w:rPr>
              <w:t>-87.793432</w:t>
            </w:r>
          </w:p>
        </w:tc>
      </w:tr>
      <w:tr w:rsidR="00C36556" w:rsidRPr="00C36556" w14:paraId="380D856E" w14:textId="77777777" w:rsidTr="6697D202">
        <w:trPr>
          <w:trHeight w:val="288"/>
          <w:jc w:val="center"/>
        </w:trPr>
        <w:tc>
          <w:tcPr>
            <w:tcW w:w="1146" w:type="dxa"/>
            <w:shd w:val="clear" w:color="auto" w:fill="auto"/>
            <w:vAlign w:val="center"/>
          </w:tcPr>
          <w:p w14:paraId="7C463529" w14:textId="1C8C5F99" w:rsidR="00C36556" w:rsidRPr="00512229" w:rsidRDefault="2D4EE1DA" w:rsidP="6697D202">
            <w:pPr>
              <w:jc w:val="center"/>
              <w:rPr>
                <w:rFonts w:cs="Arial"/>
                <w:sz w:val="16"/>
                <w:szCs w:val="16"/>
              </w:rPr>
            </w:pPr>
            <w:r w:rsidRPr="6697D202">
              <w:rPr>
                <w:rFonts w:cs="Arial"/>
                <w:sz w:val="16"/>
                <w:szCs w:val="16"/>
              </w:rPr>
              <w:t>01/01/202</w:t>
            </w:r>
            <w:r w:rsidR="7EADDB0D" w:rsidRPr="6697D202">
              <w:rPr>
                <w:rFonts w:cs="Arial"/>
                <w:sz w:val="16"/>
                <w:szCs w:val="16"/>
              </w:rPr>
              <w:t>4</w:t>
            </w:r>
          </w:p>
        </w:tc>
        <w:tc>
          <w:tcPr>
            <w:tcW w:w="2340" w:type="dxa"/>
            <w:shd w:val="clear" w:color="auto" w:fill="auto"/>
            <w:tcMar>
              <w:top w:w="0" w:type="dxa"/>
              <w:left w:w="115" w:type="dxa"/>
              <w:bottom w:w="0" w:type="dxa"/>
              <w:right w:w="115" w:type="dxa"/>
            </w:tcMar>
            <w:vAlign w:val="center"/>
            <w:hideMark/>
          </w:tcPr>
          <w:p w14:paraId="0A1DD918" w14:textId="5BE29FAF" w:rsidR="00C36556" w:rsidRPr="00C36556" w:rsidRDefault="4A9C8667" w:rsidP="08BFCFD6">
            <w:pPr>
              <w:jc w:val="left"/>
              <w:rPr>
                <w:rFonts w:cs="Arial"/>
                <w:sz w:val="16"/>
                <w:szCs w:val="16"/>
              </w:rPr>
            </w:pPr>
            <w:r w:rsidRPr="6697D202">
              <w:rPr>
                <w:rFonts w:cs="Arial"/>
                <w:sz w:val="16"/>
                <w:szCs w:val="16"/>
              </w:rPr>
              <w:t>BBS (Battery Backup System)</w:t>
            </w:r>
          </w:p>
        </w:tc>
        <w:tc>
          <w:tcPr>
            <w:tcW w:w="2174" w:type="dxa"/>
            <w:shd w:val="clear" w:color="auto" w:fill="auto"/>
            <w:tcMar>
              <w:top w:w="0" w:type="dxa"/>
              <w:left w:w="115" w:type="dxa"/>
              <w:bottom w:w="0" w:type="dxa"/>
              <w:right w:w="115" w:type="dxa"/>
            </w:tcMar>
            <w:vAlign w:val="center"/>
          </w:tcPr>
          <w:p w14:paraId="3A0FF5F2" w14:textId="77777777" w:rsidR="00C36556" w:rsidRPr="00C36556" w:rsidRDefault="00C36556" w:rsidP="08BFCFD6">
            <w:pPr>
              <w:jc w:val="left"/>
              <w:rPr>
                <w:rFonts w:cs="Arial"/>
                <w:sz w:val="16"/>
                <w:szCs w:val="16"/>
              </w:rPr>
            </w:pPr>
          </w:p>
        </w:tc>
        <w:tc>
          <w:tcPr>
            <w:tcW w:w="1058" w:type="dxa"/>
            <w:shd w:val="clear" w:color="auto" w:fill="auto"/>
            <w:tcMar>
              <w:top w:w="0" w:type="dxa"/>
              <w:left w:w="115" w:type="dxa"/>
              <w:bottom w:w="0" w:type="dxa"/>
              <w:right w:w="115" w:type="dxa"/>
            </w:tcMar>
            <w:vAlign w:val="center"/>
            <w:hideMark/>
          </w:tcPr>
          <w:p w14:paraId="2F806C08" w14:textId="77777777" w:rsidR="00C36556" w:rsidRPr="00C36556" w:rsidRDefault="219A53DE" w:rsidP="08BFCFD6">
            <w:pPr>
              <w:jc w:val="center"/>
              <w:rPr>
                <w:rFonts w:cs="Arial"/>
                <w:sz w:val="16"/>
                <w:szCs w:val="16"/>
              </w:rPr>
            </w:pPr>
            <w:r w:rsidRPr="6697D202">
              <w:rPr>
                <w:rFonts w:cs="Arial"/>
                <w:sz w:val="16"/>
                <w:szCs w:val="16"/>
              </w:rPr>
              <w:t>41.558532</w:t>
            </w:r>
          </w:p>
        </w:tc>
        <w:tc>
          <w:tcPr>
            <w:tcW w:w="1154" w:type="dxa"/>
            <w:shd w:val="clear" w:color="auto" w:fill="auto"/>
            <w:tcMar>
              <w:top w:w="0" w:type="dxa"/>
              <w:left w:w="115" w:type="dxa"/>
              <w:bottom w:w="0" w:type="dxa"/>
              <w:right w:w="115" w:type="dxa"/>
            </w:tcMar>
            <w:vAlign w:val="center"/>
            <w:hideMark/>
          </w:tcPr>
          <w:p w14:paraId="6A08E232" w14:textId="77777777" w:rsidR="00C36556" w:rsidRPr="00C36556" w:rsidRDefault="219A53DE" w:rsidP="08BFCFD6">
            <w:pPr>
              <w:jc w:val="center"/>
              <w:rPr>
                <w:rFonts w:cs="Arial"/>
                <w:sz w:val="16"/>
                <w:szCs w:val="16"/>
              </w:rPr>
            </w:pPr>
            <w:r w:rsidRPr="6697D202">
              <w:rPr>
                <w:rFonts w:cs="Arial"/>
                <w:sz w:val="16"/>
                <w:szCs w:val="16"/>
              </w:rPr>
              <w:t>-87.792571</w:t>
            </w:r>
          </w:p>
        </w:tc>
      </w:tr>
    </w:tbl>
    <w:p w14:paraId="0886BB22" w14:textId="6CAD9418" w:rsidR="08BFCFD6" w:rsidRDefault="08BFCFD6" w:rsidP="6697D202"/>
    <w:p w14:paraId="43843DF3" w14:textId="5155ADEA" w:rsidR="001313AA" w:rsidRPr="00512229" w:rsidRDefault="2DDBF8F7" w:rsidP="6697D202">
      <w:pPr>
        <w:ind w:left="720"/>
        <w:rPr>
          <w:rFonts w:cs="Arial"/>
        </w:rPr>
      </w:pPr>
      <w:r w:rsidRPr="6697D202">
        <w:rPr>
          <w:rFonts w:cs="Arial"/>
        </w:rPr>
        <w:t xml:space="preserve">Data collection can be made as construction </w:t>
      </w:r>
      <w:r w:rsidR="00711296" w:rsidRPr="6697D202">
        <w:rPr>
          <w:rFonts w:cs="Arial"/>
        </w:rPr>
        <w:t>progresses or</w:t>
      </w:r>
      <w:r w:rsidRPr="6697D202">
        <w:rPr>
          <w:rFonts w:cs="Arial"/>
        </w:rPr>
        <w:t xml:space="preserve"> can be collected after all items are installed.</w:t>
      </w:r>
      <w:r w:rsidR="00711296">
        <w:rPr>
          <w:rFonts w:cs="Arial"/>
        </w:rPr>
        <w:t xml:space="preserve">  </w:t>
      </w:r>
      <w:r w:rsidRPr="6697D202">
        <w:rPr>
          <w:rFonts w:cs="Arial"/>
        </w:rPr>
        <w:t>If the data is unacceptable</w:t>
      </w:r>
      <w:r w:rsidR="7DB10279" w:rsidRPr="6697D202">
        <w:rPr>
          <w:rFonts w:cs="Arial"/>
        </w:rPr>
        <w:t>,</w:t>
      </w:r>
      <w:r w:rsidRPr="6697D202">
        <w:rPr>
          <w:rFonts w:cs="Arial"/>
        </w:rPr>
        <w:t xml:space="preserve"> the </w:t>
      </w:r>
      <w:r w:rsidR="00FF6103">
        <w:rPr>
          <w:rFonts w:cs="Arial"/>
        </w:rPr>
        <w:t>C</w:t>
      </w:r>
      <w:r w:rsidRPr="6697D202">
        <w:rPr>
          <w:rFonts w:cs="Arial"/>
        </w:rPr>
        <w:t>ontractor shall make corrections to the data collection equipment and</w:t>
      </w:r>
      <w:r w:rsidR="0C48EA53" w:rsidRPr="6697D202">
        <w:rPr>
          <w:rFonts w:cs="Arial"/>
        </w:rPr>
        <w:t>/</w:t>
      </w:r>
      <w:r w:rsidRPr="6697D202">
        <w:rPr>
          <w:rFonts w:cs="Arial"/>
        </w:rPr>
        <w:t xml:space="preserve">or process and </w:t>
      </w:r>
      <w:r w:rsidR="1CF65761" w:rsidRPr="6697D202">
        <w:rPr>
          <w:rFonts w:cs="Arial"/>
        </w:rPr>
        <w:t>re</w:t>
      </w:r>
      <w:r w:rsidRPr="6697D202">
        <w:rPr>
          <w:rFonts w:cs="Arial"/>
        </w:rPr>
        <w:t>submit the data for review and approval as specified.</w:t>
      </w:r>
    </w:p>
    <w:p w14:paraId="61829076" w14:textId="77777777" w:rsidR="001313AA" w:rsidRPr="00512229" w:rsidRDefault="001313AA" w:rsidP="6697D202">
      <w:pPr>
        <w:ind w:left="720" w:right="720"/>
        <w:rPr>
          <w:rFonts w:cs="Arial"/>
        </w:rPr>
      </w:pPr>
    </w:p>
    <w:p w14:paraId="6E7BEAA2" w14:textId="40AE1694" w:rsidR="001313AA" w:rsidRPr="00512229" w:rsidRDefault="452B327E" w:rsidP="6697D202">
      <w:pPr>
        <w:ind w:left="720" w:right="720"/>
        <w:rPr>
          <w:rFonts w:cs="Arial"/>
        </w:rPr>
      </w:pPr>
      <w:r w:rsidRPr="6697D202">
        <w:rPr>
          <w:rFonts w:cs="Arial"/>
        </w:rPr>
        <w:t>D</w:t>
      </w:r>
      <w:r w:rsidR="2DDBF8F7" w:rsidRPr="6697D202">
        <w:rPr>
          <w:rFonts w:cs="Arial"/>
        </w:rPr>
        <w:t xml:space="preserve">ata shall have a minimum </w:t>
      </w:r>
      <w:r w:rsidR="60EAE17C" w:rsidRPr="6697D202">
        <w:rPr>
          <w:rFonts w:cs="Arial"/>
        </w:rPr>
        <w:t>1</w:t>
      </w:r>
      <w:r w:rsidR="4FE139F5" w:rsidRPr="6697D202">
        <w:rPr>
          <w:rFonts w:cs="Arial"/>
        </w:rPr>
        <w:t xml:space="preserve"> f</w:t>
      </w:r>
      <w:r w:rsidR="414C8085" w:rsidRPr="6697D202">
        <w:rPr>
          <w:rFonts w:cs="Arial"/>
        </w:rPr>
        <w:t>t</w:t>
      </w:r>
      <w:r w:rsidR="2DDBF8F7" w:rsidRPr="6697D202">
        <w:rPr>
          <w:rFonts w:cs="Arial"/>
        </w:rPr>
        <w:t xml:space="preserve"> accuracy after post processing.</w:t>
      </w:r>
      <w:r w:rsidR="15C51BDD" w:rsidRPr="6697D202">
        <w:rPr>
          <w:rFonts w:cs="Arial"/>
        </w:rPr>
        <w:t>”</w:t>
      </w:r>
    </w:p>
    <w:p w14:paraId="283BF048" w14:textId="3C86D708" w:rsidR="6697D202" w:rsidRDefault="6697D202" w:rsidP="6697D202">
      <w:pPr>
        <w:pStyle w:val="DefaultText"/>
        <w:rPr>
          <w:rFonts w:cs="Arial"/>
          <w:b/>
          <w:bCs/>
        </w:rPr>
      </w:pPr>
    </w:p>
    <w:p w14:paraId="2D3EC0BF" w14:textId="77777777" w:rsidR="005B53E6" w:rsidRPr="00C36556" w:rsidRDefault="28D2841A" w:rsidP="6697D202">
      <w:pPr>
        <w:rPr>
          <w:rFonts w:cs="Arial"/>
        </w:rPr>
      </w:pPr>
      <w:r w:rsidRPr="6697D202">
        <w:rPr>
          <w:rFonts w:cs="Arial"/>
          <w:u w:val="single"/>
        </w:rPr>
        <w:t>Restoration of Work Area.</w:t>
      </w:r>
    </w:p>
    <w:p w14:paraId="7B0790D2" w14:textId="6FD944F9" w:rsidR="005B53E6" w:rsidRPr="00512229" w:rsidRDefault="0B24DB0E" w:rsidP="6697D202">
      <w:pPr>
        <w:rPr>
          <w:rFonts w:cs="Arial"/>
        </w:rPr>
      </w:pPr>
      <w:r w:rsidRPr="6697D202">
        <w:rPr>
          <w:rFonts w:cs="Arial"/>
        </w:rPr>
        <w:t xml:space="preserve">Add </w:t>
      </w:r>
      <w:r w:rsidR="4C844061" w:rsidRPr="6697D202">
        <w:rPr>
          <w:rFonts w:cs="Arial"/>
        </w:rPr>
        <w:t xml:space="preserve">the following article </w:t>
      </w:r>
      <w:r w:rsidRPr="6697D202">
        <w:rPr>
          <w:rFonts w:cs="Arial"/>
        </w:rPr>
        <w:t>to Section 801 of the Standard Specifications:</w:t>
      </w:r>
    </w:p>
    <w:p w14:paraId="02F2C34E" w14:textId="77777777" w:rsidR="005B53E6" w:rsidRPr="00512229" w:rsidRDefault="005B53E6" w:rsidP="6697D202">
      <w:pPr>
        <w:rPr>
          <w:rFonts w:cs="Arial"/>
        </w:rPr>
      </w:pPr>
    </w:p>
    <w:p w14:paraId="654783EC" w14:textId="45E5F587" w:rsidR="5A690DB6" w:rsidRPr="00DC6A39" w:rsidRDefault="7F8BAA65" w:rsidP="6697D202">
      <w:pPr>
        <w:ind w:left="720" w:firstLine="720"/>
        <w:rPr>
          <w:rFonts w:cs="Arial"/>
          <w:color w:val="000000" w:themeColor="text1"/>
        </w:rPr>
      </w:pPr>
      <w:r w:rsidRPr="6697D202">
        <w:rPr>
          <w:rFonts w:cs="Arial"/>
        </w:rPr>
        <w:t>“</w:t>
      </w:r>
      <w:r w:rsidR="0D9823BE" w:rsidRPr="6697D202">
        <w:rPr>
          <w:rFonts w:cs="Arial"/>
          <w:b/>
          <w:bCs/>
        </w:rPr>
        <w:t>801.17</w:t>
      </w:r>
      <w:r w:rsidR="00711296">
        <w:rPr>
          <w:rFonts w:cs="Arial"/>
          <w:b/>
          <w:bCs/>
        </w:rPr>
        <w:t xml:space="preserve">    </w:t>
      </w:r>
      <w:r w:rsidR="0D9823BE" w:rsidRPr="6697D202">
        <w:rPr>
          <w:rFonts w:cs="Arial"/>
          <w:b/>
          <w:bCs/>
        </w:rPr>
        <w:t xml:space="preserve">Restoration of </w:t>
      </w:r>
      <w:r w:rsidR="17F8D4A2" w:rsidRPr="6697D202">
        <w:rPr>
          <w:rFonts w:cs="Arial"/>
          <w:b/>
          <w:bCs/>
        </w:rPr>
        <w:t>W</w:t>
      </w:r>
      <w:r w:rsidR="0D9823BE" w:rsidRPr="6697D202">
        <w:rPr>
          <w:rFonts w:cs="Arial"/>
          <w:b/>
          <w:bCs/>
        </w:rPr>
        <w:t xml:space="preserve">ork </w:t>
      </w:r>
      <w:r w:rsidR="4375076E" w:rsidRPr="6697D202">
        <w:rPr>
          <w:rFonts w:cs="Arial"/>
          <w:b/>
          <w:bCs/>
        </w:rPr>
        <w:t>A</w:t>
      </w:r>
      <w:r w:rsidR="0D9823BE" w:rsidRPr="6697D202">
        <w:rPr>
          <w:rFonts w:cs="Arial"/>
          <w:b/>
          <w:bCs/>
        </w:rPr>
        <w:t>rea.</w:t>
      </w:r>
      <w:r w:rsidR="00711296">
        <w:rPr>
          <w:rFonts w:cs="Arial"/>
          <w:b/>
          <w:bCs/>
        </w:rPr>
        <w:t xml:space="preserve">  </w:t>
      </w:r>
      <w:r w:rsidR="51ED6CB7" w:rsidRPr="6697D202">
        <w:rPr>
          <w:rFonts w:cs="Arial"/>
        </w:rPr>
        <w:t xml:space="preserve">Restoration of the traffic signal work area shall be included in the related pay items such as foundation, conduit, handhole, </w:t>
      </w:r>
      <w:r w:rsidR="09ADDFC4" w:rsidRPr="6697D202">
        <w:rPr>
          <w:rFonts w:cs="Arial"/>
        </w:rPr>
        <w:t>underground raceways,</w:t>
      </w:r>
      <w:r w:rsidR="51ED6CB7" w:rsidRPr="6697D202">
        <w:rPr>
          <w:rFonts w:cs="Arial"/>
        </w:rPr>
        <w:t xml:space="preserve"> </w:t>
      </w:r>
      <w:r w:rsidR="69CD3FB7" w:rsidRPr="6697D202">
        <w:rPr>
          <w:rFonts w:cs="Arial"/>
        </w:rPr>
        <w:t xml:space="preserve">detector loop installation or replacement, </w:t>
      </w:r>
      <w:r w:rsidR="51ED6CB7" w:rsidRPr="6697D202">
        <w:rPr>
          <w:rFonts w:cs="Arial"/>
        </w:rPr>
        <w:t>etc.</w:t>
      </w:r>
      <w:r w:rsidR="1090C7BA" w:rsidRPr="6697D202">
        <w:rPr>
          <w:rFonts w:cs="Arial"/>
        </w:rPr>
        <w:t xml:space="preserve">  </w:t>
      </w:r>
      <w:r w:rsidR="51ED6CB7" w:rsidRPr="6697D202">
        <w:rPr>
          <w:rFonts w:cs="Arial"/>
        </w:rPr>
        <w:t>All roadway surfaces such as shoulders, medians, sidewalks, pavement, etc. shall be replaced in kind.</w:t>
      </w:r>
      <w:r w:rsidR="24B13306" w:rsidRPr="6697D202">
        <w:rPr>
          <w:rFonts w:cs="Arial"/>
        </w:rPr>
        <w:t xml:space="preserve">  </w:t>
      </w:r>
      <w:r w:rsidR="51ED6CB7" w:rsidRPr="6697D202">
        <w:rPr>
          <w:rFonts w:cs="Arial"/>
        </w:rPr>
        <w:t xml:space="preserve">All damage to mowed lawns shall be replaced </w:t>
      </w:r>
      <w:r w:rsidR="51ED6CB7" w:rsidRPr="00DC6A39">
        <w:rPr>
          <w:rFonts w:cs="Arial"/>
        </w:rPr>
        <w:t xml:space="preserve">with an approved sod, and all damage to </w:t>
      </w:r>
      <w:proofErr w:type="spellStart"/>
      <w:r w:rsidR="51ED6CB7" w:rsidRPr="00DC6A39">
        <w:rPr>
          <w:rFonts w:cs="Arial"/>
        </w:rPr>
        <w:t>unmowed</w:t>
      </w:r>
      <w:proofErr w:type="spellEnd"/>
      <w:r w:rsidR="51ED6CB7" w:rsidRPr="00DC6A39">
        <w:rPr>
          <w:rFonts w:cs="Arial"/>
        </w:rPr>
        <w:t xml:space="preserve"> fields shall be seeded.</w:t>
      </w:r>
      <w:r w:rsidR="22EBC5AF" w:rsidRPr="00DC6A39">
        <w:rPr>
          <w:rFonts w:cs="Arial"/>
        </w:rPr>
        <w:t xml:space="preserve">  </w:t>
      </w:r>
      <w:r w:rsidR="58936640" w:rsidRPr="00DC6A39">
        <w:rPr>
          <w:rFonts w:cs="Arial"/>
        </w:rPr>
        <w:t xml:space="preserve">All brick pavers disturbed in the work area shall be restored to their original </w:t>
      </w:r>
      <w:r w:rsidR="6908F875" w:rsidRPr="00DC6A39">
        <w:rPr>
          <w:rFonts w:cs="Arial"/>
        </w:rPr>
        <w:t>configuration as</w:t>
      </w:r>
      <w:r w:rsidR="58936640" w:rsidRPr="00DC6A39">
        <w:rPr>
          <w:rFonts w:cs="Arial"/>
        </w:rPr>
        <w:t xml:space="preserve"> directed by the Engineer.</w:t>
      </w:r>
      <w:r w:rsidR="66A79645" w:rsidRPr="00DC6A39">
        <w:rPr>
          <w:rFonts w:cs="Arial"/>
        </w:rPr>
        <w:t xml:space="preserve">  </w:t>
      </w:r>
      <w:r w:rsidR="58936640" w:rsidRPr="00DC6A39">
        <w:rPr>
          <w:rFonts w:cs="Arial"/>
        </w:rPr>
        <w:t>All damaged brick pavers shall be replaced with a comparable material approved by the Engineer.</w:t>
      </w:r>
    </w:p>
    <w:p w14:paraId="51E57B8C" w14:textId="25B8CAF9" w:rsidR="5A690DB6" w:rsidRPr="00DC6A39" w:rsidRDefault="5A690DB6" w:rsidP="6697D202">
      <w:pPr>
        <w:ind w:left="720"/>
        <w:rPr>
          <w:rFonts w:cs="Arial"/>
        </w:rPr>
      </w:pPr>
    </w:p>
    <w:p w14:paraId="7262D648" w14:textId="231A3B3A" w:rsidR="5A690DB6" w:rsidRPr="00DC6A39" w:rsidRDefault="54C33FF2" w:rsidP="6697D202">
      <w:pPr>
        <w:ind w:left="720"/>
        <w:rPr>
          <w:rFonts w:cs="Arial"/>
        </w:rPr>
      </w:pPr>
      <w:r w:rsidRPr="00DC6A39">
        <w:rPr>
          <w:rFonts w:cs="Arial"/>
        </w:rPr>
        <w:t xml:space="preserve">Exposed holes created from removal or relocation of traffic signal equipment shall be sealed using a </w:t>
      </w:r>
      <w:r w:rsidR="5A4D9452" w:rsidRPr="00DC6A39">
        <w:rPr>
          <w:rFonts w:cs="Arial"/>
        </w:rPr>
        <w:t>zinc-plated</w:t>
      </w:r>
      <w:r w:rsidR="723EAA48" w:rsidRPr="00DC6A39">
        <w:rPr>
          <w:rFonts w:cs="Arial"/>
        </w:rPr>
        <w:t xml:space="preserve"> </w:t>
      </w:r>
      <w:r w:rsidRPr="00DC6A39">
        <w:rPr>
          <w:rFonts w:cs="Arial"/>
        </w:rPr>
        <w:t xml:space="preserve">fender washer </w:t>
      </w:r>
      <w:r w:rsidR="1660DA3F" w:rsidRPr="00DC6A39">
        <w:rPr>
          <w:rFonts w:cs="Arial"/>
        </w:rPr>
        <w:t>with toggle bolt</w:t>
      </w:r>
      <w:r w:rsidR="54928A3E" w:rsidRPr="00DC6A39">
        <w:rPr>
          <w:rFonts w:cs="Arial"/>
        </w:rPr>
        <w:t>.</w:t>
      </w:r>
    </w:p>
    <w:p w14:paraId="5FB846F4" w14:textId="5A9411B7" w:rsidR="5A690DB6" w:rsidRPr="00DC6A39" w:rsidRDefault="5A690DB6" w:rsidP="6697D202">
      <w:pPr>
        <w:ind w:left="720"/>
        <w:rPr>
          <w:rFonts w:cs="Arial"/>
        </w:rPr>
      </w:pPr>
    </w:p>
    <w:p w14:paraId="7E4A2B3A" w14:textId="4746B967" w:rsidR="5A690DB6" w:rsidRPr="00DC6A39" w:rsidRDefault="51ED6CB7" w:rsidP="6697D202">
      <w:pPr>
        <w:ind w:left="720"/>
        <w:rPr>
          <w:rFonts w:eastAsia="Arial" w:cs="Arial"/>
          <w:color w:val="000000" w:themeColor="text1"/>
          <w:szCs w:val="22"/>
        </w:rPr>
      </w:pPr>
      <w:r w:rsidRPr="00DC6A39">
        <w:rPr>
          <w:rFonts w:cs="Arial"/>
        </w:rPr>
        <w:t xml:space="preserve">Restoration of the work area shall be included in the </w:t>
      </w:r>
      <w:r w:rsidR="00FF6103" w:rsidRPr="00DC6A39">
        <w:rPr>
          <w:rFonts w:cs="Arial"/>
        </w:rPr>
        <w:t>C</w:t>
      </w:r>
      <w:r w:rsidRPr="00DC6A39">
        <w:rPr>
          <w:rFonts w:cs="Arial"/>
        </w:rPr>
        <w:t>ontract without any extra compensation allowed to the Contractor.</w:t>
      </w:r>
    </w:p>
    <w:p w14:paraId="0CFA2107" w14:textId="2C2B553D" w:rsidR="5EC4E9F4" w:rsidRPr="00DC6A39" w:rsidRDefault="5EC4E9F4" w:rsidP="6697D202">
      <w:pPr>
        <w:ind w:left="720"/>
        <w:rPr>
          <w:rFonts w:eastAsia="Arial" w:cs="Arial"/>
          <w:color w:val="000000" w:themeColor="text1"/>
          <w:szCs w:val="22"/>
          <w:u w:val="single"/>
        </w:rPr>
      </w:pPr>
    </w:p>
    <w:p w14:paraId="335A52A0" w14:textId="33B1104D" w:rsidR="23641614" w:rsidRPr="00DC6A39" w:rsidRDefault="33BC73A7" w:rsidP="6697D202">
      <w:pPr>
        <w:ind w:left="720"/>
        <w:rPr>
          <w:rFonts w:eastAsia="Arial" w:cs="Arial"/>
          <w:szCs w:val="22"/>
          <w:u w:val="single"/>
        </w:rPr>
      </w:pPr>
      <w:r w:rsidRPr="00DC6A39">
        <w:rPr>
          <w:rFonts w:eastAsia="Arial" w:cs="Arial"/>
          <w:szCs w:val="22"/>
          <w:u w:val="single"/>
        </w:rPr>
        <w:t>Removal, Disposal</w:t>
      </w:r>
      <w:r w:rsidR="454AC90C" w:rsidRPr="00DC6A39">
        <w:rPr>
          <w:rFonts w:eastAsia="Arial" w:cs="Arial"/>
          <w:szCs w:val="22"/>
          <w:u w:val="single"/>
        </w:rPr>
        <w:t>,</w:t>
      </w:r>
      <w:r w:rsidRPr="00DC6A39">
        <w:rPr>
          <w:rFonts w:eastAsia="Arial" w:cs="Arial"/>
          <w:szCs w:val="22"/>
          <w:u w:val="single"/>
        </w:rPr>
        <w:t xml:space="preserve"> and Salvage of Existing Traffic Signal Equipment.</w:t>
      </w:r>
    </w:p>
    <w:p w14:paraId="5B7B29BD" w14:textId="37525D0B" w:rsidR="23641614" w:rsidRDefault="33BC73A7" w:rsidP="6697D202">
      <w:pPr>
        <w:ind w:left="720"/>
        <w:rPr>
          <w:rFonts w:eastAsia="Arial" w:cs="Arial"/>
          <w:szCs w:val="22"/>
        </w:rPr>
      </w:pPr>
      <w:r w:rsidRPr="00DC6A39">
        <w:rPr>
          <w:rFonts w:eastAsia="Arial" w:cs="Arial"/>
          <w:szCs w:val="22"/>
        </w:rPr>
        <w:t xml:space="preserve">The removal, disposal, and/or salvage of existing traffic signal equipment shall become the property of the Contractor </w:t>
      </w:r>
      <w:r w:rsidR="00357DB0" w:rsidRPr="00DC6A39">
        <w:rPr>
          <w:rFonts w:eastAsia="Arial" w:cs="Arial"/>
          <w:szCs w:val="22"/>
        </w:rPr>
        <w:t xml:space="preserve">unless specific equipment is requested to be kept </w:t>
      </w:r>
      <w:r w:rsidR="0039411B">
        <w:rPr>
          <w:rFonts w:eastAsia="Arial" w:cs="Arial"/>
          <w:szCs w:val="22"/>
        </w:rPr>
        <w:t xml:space="preserve">or sent to IDOT Spare Parts </w:t>
      </w:r>
      <w:r w:rsidR="00357DB0" w:rsidRPr="00DC6A39">
        <w:rPr>
          <w:rFonts w:eastAsia="Arial" w:cs="Arial"/>
          <w:szCs w:val="22"/>
        </w:rPr>
        <w:t>by the Engineer. Any equipment not kept by the Department shall be</w:t>
      </w:r>
      <w:r w:rsidRPr="00DC6A39">
        <w:rPr>
          <w:rFonts w:eastAsia="Arial" w:cs="Arial"/>
          <w:szCs w:val="22"/>
        </w:rPr>
        <w:t xml:space="preserve"> disposed of by the Contractor outside the State’s right-of-way</w:t>
      </w:r>
      <w:r w:rsidR="2E87EF6B" w:rsidRPr="00DC6A39">
        <w:rPr>
          <w:rFonts w:eastAsia="Arial" w:cs="Arial"/>
          <w:szCs w:val="22"/>
        </w:rPr>
        <w:t>, unless otherwise noted.</w:t>
      </w:r>
      <w:r w:rsidR="01373E27" w:rsidRPr="00DC6A39">
        <w:rPr>
          <w:rFonts w:eastAsia="Arial" w:cs="Arial"/>
          <w:szCs w:val="22"/>
        </w:rPr>
        <w:t xml:space="preserve">  </w:t>
      </w:r>
      <w:r w:rsidRPr="00DC6A39">
        <w:rPr>
          <w:rFonts w:eastAsia="Arial" w:cs="Arial"/>
          <w:szCs w:val="22"/>
        </w:rPr>
        <w:lastRenderedPageBreak/>
        <w:t>No additional compensation shall be provided to the Contractor for removal, disposal</w:t>
      </w:r>
      <w:r w:rsidR="0039411B">
        <w:rPr>
          <w:rFonts w:eastAsia="Arial" w:cs="Arial"/>
          <w:szCs w:val="22"/>
        </w:rPr>
        <w:t>, Spare Parts delivery,</w:t>
      </w:r>
      <w:r w:rsidRPr="00DC6A39">
        <w:rPr>
          <w:rFonts w:eastAsia="Arial" w:cs="Arial"/>
          <w:szCs w:val="22"/>
        </w:rPr>
        <w:t xml:space="preserve"> or salvage expense for the work in th</w:t>
      </w:r>
      <w:r w:rsidR="00FF6103" w:rsidRPr="00DC6A39">
        <w:rPr>
          <w:rFonts w:eastAsia="Arial" w:cs="Arial"/>
          <w:szCs w:val="22"/>
        </w:rPr>
        <w:t>e</w:t>
      </w:r>
      <w:r w:rsidRPr="00DC6A39">
        <w:rPr>
          <w:rFonts w:eastAsia="Arial" w:cs="Arial"/>
          <w:szCs w:val="22"/>
        </w:rPr>
        <w:t xml:space="preserve"> </w:t>
      </w:r>
      <w:r w:rsidR="00FF6103" w:rsidRPr="00DC6A39">
        <w:rPr>
          <w:rFonts w:eastAsia="Arial" w:cs="Arial"/>
          <w:szCs w:val="22"/>
        </w:rPr>
        <w:t>C</w:t>
      </w:r>
      <w:r w:rsidRPr="00DC6A39">
        <w:rPr>
          <w:rFonts w:eastAsia="Arial" w:cs="Arial"/>
          <w:szCs w:val="22"/>
        </w:rPr>
        <w:t>ontract.</w:t>
      </w:r>
      <w:r w:rsidR="1E29791A" w:rsidRPr="00DC6A39">
        <w:rPr>
          <w:rFonts w:eastAsia="Arial" w:cs="Arial"/>
          <w:szCs w:val="22"/>
        </w:rPr>
        <w:t>”</w:t>
      </w:r>
    </w:p>
    <w:p w14:paraId="680A4E5D" w14:textId="29DD80DE" w:rsidR="006F63A9" w:rsidRDefault="006F63A9" w:rsidP="6697D202">
      <w:pPr>
        <w:rPr>
          <w:rFonts w:cs="Arial"/>
        </w:rPr>
      </w:pPr>
    </w:p>
    <w:p w14:paraId="50CED219" w14:textId="77777777" w:rsidR="006F63A9" w:rsidRDefault="26A4CBB8" w:rsidP="6697D202">
      <w:pPr>
        <w:rPr>
          <w:rFonts w:cs="Arial"/>
          <w:u w:val="single"/>
        </w:rPr>
      </w:pPr>
      <w:r w:rsidRPr="6697D202">
        <w:rPr>
          <w:rFonts w:cs="Arial"/>
          <w:u w:val="single"/>
        </w:rPr>
        <w:t>Bagging Signal Heads.</w:t>
      </w:r>
    </w:p>
    <w:p w14:paraId="6F6F146E" w14:textId="40B1A183" w:rsidR="00C01063" w:rsidRPr="00C01063" w:rsidRDefault="3AAB07AB" w:rsidP="6697D202">
      <w:pPr>
        <w:rPr>
          <w:rFonts w:eastAsia="Arial" w:cs="Arial"/>
          <w:szCs w:val="22"/>
        </w:rPr>
      </w:pPr>
      <w:r w:rsidRPr="35EF07D8">
        <w:rPr>
          <w:rFonts w:cs="Arial"/>
        </w:rPr>
        <w:t xml:space="preserve">Light tan colored traffic and pedestrian signal </w:t>
      </w:r>
      <w:r w:rsidR="7E2E2457" w:rsidRPr="35EF07D8">
        <w:rPr>
          <w:rFonts w:cs="Arial"/>
        </w:rPr>
        <w:t xml:space="preserve">reusable </w:t>
      </w:r>
      <w:r w:rsidRPr="35EF07D8">
        <w:rPr>
          <w:rFonts w:cs="Arial"/>
        </w:rPr>
        <w:t>covers shall be used to cover dark</w:t>
      </w:r>
      <w:r w:rsidR="39F2D9D0" w:rsidRPr="35EF07D8">
        <w:rPr>
          <w:rFonts w:cs="Arial"/>
        </w:rPr>
        <w:t>/un-energized</w:t>
      </w:r>
      <w:r w:rsidRPr="35EF07D8">
        <w:rPr>
          <w:rFonts w:cs="Arial"/>
        </w:rPr>
        <w:t xml:space="preserve"> signal sections</w:t>
      </w:r>
      <w:r w:rsidR="072057C4" w:rsidRPr="35EF07D8">
        <w:rPr>
          <w:rFonts w:cs="Arial"/>
        </w:rPr>
        <w:t>,</w:t>
      </w:r>
      <w:r w:rsidR="39F2D9D0" w:rsidRPr="35EF07D8">
        <w:rPr>
          <w:rFonts w:cs="Arial"/>
        </w:rPr>
        <w:t xml:space="preserve"> visors</w:t>
      </w:r>
      <w:r w:rsidR="2D4C87E0" w:rsidRPr="35EF07D8">
        <w:rPr>
          <w:rFonts w:cs="Arial"/>
        </w:rPr>
        <w:t>,</w:t>
      </w:r>
      <w:r w:rsidRPr="35EF07D8">
        <w:rPr>
          <w:rFonts w:cs="Arial"/>
        </w:rPr>
        <w:t xml:space="preserve"> </w:t>
      </w:r>
      <w:r w:rsidR="5336AA07" w:rsidRPr="35EF07D8">
        <w:rPr>
          <w:rFonts w:cs="Arial"/>
        </w:rPr>
        <w:t>and retroreflective backplates</w:t>
      </w:r>
      <w:r w:rsidR="6F67F3A7" w:rsidRPr="35EF07D8">
        <w:rPr>
          <w:rFonts w:cs="Arial"/>
        </w:rPr>
        <w:t>.</w:t>
      </w:r>
      <w:r w:rsidR="1D06A702" w:rsidRPr="35EF07D8">
        <w:rPr>
          <w:rFonts w:cs="Arial"/>
        </w:rPr>
        <w:t xml:space="preserve"> </w:t>
      </w:r>
      <w:r w:rsidRPr="35EF07D8">
        <w:rPr>
          <w:rFonts w:cs="Arial"/>
        </w:rPr>
        <w:t>Covers shall be</w:t>
      </w:r>
      <w:r w:rsidR="39F2D9D0" w:rsidRPr="35EF07D8">
        <w:rPr>
          <w:rFonts w:cs="Arial"/>
        </w:rPr>
        <w:t xml:space="preserve"> made of outdoor </w:t>
      </w:r>
      <w:r w:rsidR="7E2E2457" w:rsidRPr="35EF07D8">
        <w:rPr>
          <w:rFonts w:cs="Arial"/>
        </w:rPr>
        <w:t>fabric</w:t>
      </w:r>
      <w:r w:rsidR="39F2D9D0" w:rsidRPr="35EF07D8">
        <w:rPr>
          <w:rFonts w:cs="Arial"/>
        </w:rPr>
        <w:t xml:space="preserve"> with urethane coating for repelling water, have elastic fully sewn around the cover ends for a tight fit over the visor, and have a minimum of two </w:t>
      </w:r>
      <w:r w:rsidR="00711296">
        <w:rPr>
          <w:rFonts w:cs="Arial"/>
        </w:rPr>
        <w:t xml:space="preserve">(2) </w:t>
      </w:r>
      <w:r w:rsidR="39F2D9D0" w:rsidRPr="35EF07D8">
        <w:rPr>
          <w:rFonts w:cs="Arial"/>
        </w:rPr>
        <w:t>straps with buckles to secure the cover to the backplate.</w:t>
      </w:r>
      <w:r w:rsidR="46410D6E" w:rsidRPr="35EF07D8">
        <w:rPr>
          <w:rFonts w:cs="Arial"/>
        </w:rPr>
        <w:t xml:space="preserve"> </w:t>
      </w:r>
      <w:r w:rsidR="3F27893C" w:rsidRPr="35EF07D8">
        <w:rPr>
          <w:rFonts w:cs="Arial"/>
        </w:rPr>
        <w:t>A center mesh strip allows viewing without removal for signal status testing purposes.</w:t>
      </w:r>
      <w:r w:rsidR="2ECE04E4" w:rsidRPr="35EF07D8">
        <w:rPr>
          <w:rFonts w:cs="Arial"/>
        </w:rPr>
        <w:t xml:space="preserve"> </w:t>
      </w:r>
      <w:r w:rsidR="3F27893C" w:rsidRPr="35EF07D8">
        <w:rPr>
          <w:rFonts w:cs="Arial"/>
        </w:rPr>
        <w:t>Covers shall include a message indicating the signal is not in service.</w:t>
      </w:r>
      <w:r w:rsidR="219B2F97" w:rsidRPr="35EF07D8">
        <w:rPr>
          <w:rFonts w:cs="Arial"/>
        </w:rPr>
        <w:t xml:space="preserve"> </w:t>
      </w:r>
      <w:r w:rsidR="6641445F" w:rsidRPr="35EF07D8">
        <w:rPr>
          <w:rFonts w:eastAsia="Arial" w:cs="Arial"/>
          <w:szCs w:val="22"/>
        </w:rPr>
        <w:t>Pedestrian pushbuttons that are not in service shall be covered with a durable material such as described above or burlap that is secured in a weather-resistant manner.</w:t>
      </w:r>
      <w:r w:rsidR="121AF1E7" w:rsidRPr="35EF07D8">
        <w:rPr>
          <w:rFonts w:eastAsia="Arial" w:cs="Arial"/>
          <w:szCs w:val="22"/>
        </w:rPr>
        <w:t xml:space="preserve"> </w:t>
      </w:r>
      <w:r w:rsidR="6641445F" w:rsidRPr="35EF07D8">
        <w:rPr>
          <w:rFonts w:eastAsia="Arial" w:cs="Arial"/>
          <w:szCs w:val="22"/>
        </w:rPr>
        <w:t>The entire housing, including the pedestrian sign, shall also be covered on the front side.</w:t>
      </w:r>
    </w:p>
    <w:p w14:paraId="27F112A1" w14:textId="5F82E7BE" w:rsidR="6697D202" w:rsidRDefault="6697D202" w:rsidP="6697D202">
      <w:pPr>
        <w:rPr>
          <w:rFonts w:eastAsia="Arial" w:cs="Arial"/>
          <w:szCs w:val="22"/>
        </w:rPr>
      </w:pPr>
    </w:p>
    <w:p w14:paraId="2897010B" w14:textId="2042D9B4" w:rsidR="6D9F93DA" w:rsidRDefault="7EB32E71" w:rsidP="6697D202">
      <w:pPr>
        <w:spacing w:line="259" w:lineRule="auto"/>
        <w:rPr>
          <w:rFonts w:eastAsia="Arial" w:cs="Arial"/>
          <w:szCs w:val="22"/>
          <w:u w:val="single"/>
        </w:rPr>
      </w:pPr>
      <w:r w:rsidRPr="6697D202">
        <w:rPr>
          <w:rFonts w:eastAsia="Arial" w:cs="Arial"/>
          <w:szCs w:val="22"/>
          <w:u w:val="single"/>
        </w:rPr>
        <w:t>Turn-on of New Traffic Signal Installations.</w:t>
      </w:r>
    </w:p>
    <w:p w14:paraId="21E1DB69" w14:textId="51774B57" w:rsidR="6D9F93DA" w:rsidRDefault="6641445F" w:rsidP="6697D202">
      <w:pPr>
        <w:spacing w:line="259" w:lineRule="auto"/>
        <w:rPr>
          <w:rFonts w:eastAsia="Arial" w:cs="Arial"/>
          <w:szCs w:val="22"/>
        </w:rPr>
      </w:pPr>
      <w:r w:rsidRPr="6697D202">
        <w:rPr>
          <w:rFonts w:eastAsia="Arial" w:cs="Arial"/>
          <w:szCs w:val="22"/>
        </w:rPr>
        <w:t xml:space="preserve">The following only applies to new traffic signals </w:t>
      </w:r>
      <w:r w:rsidR="7117D7B5" w:rsidRPr="6697D202">
        <w:rPr>
          <w:rFonts w:eastAsia="Arial" w:cs="Arial"/>
          <w:szCs w:val="22"/>
        </w:rPr>
        <w:t>at previously unsignalized locations.</w:t>
      </w:r>
    </w:p>
    <w:p w14:paraId="6CC8E916" w14:textId="1F1A3CFA" w:rsidR="00C01063" w:rsidRPr="00C01063" w:rsidRDefault="7EB32E71" w:rsidP="6697D202">
      <w:pPr>
        <w:jc w:val="left"/>
        <w:rPr>
          <w:rFonts w:eastAsia="Arial" w:cs="Arial"/>
          <w:szCs w:val="22"/>
        </w:rPr>
      </w:pPr>
      <w:r w:rsidRPr="6697D202">
        <w:rPr>
          <w:rFonts w:eastAsia="Arial" w:cs="Arial"/>
          <w:szCs w:val="22"/>
        </w:rPr>
        <w:t xml:space="preserve"> </w:t>
      </w:r>
    </w:p>
    <w:p w14:paraId="2F720FFE" w14:textId="0211D326" w:rsidR="00C01063" w:rsidRPr="00C01063" w:rsidRDefault="73F02F65" w:rsidP="6697D202">
      <w:pPr>
        <w:jc w:val="left"/>
        <w:rPr>
          <w:rFonts w:eastAsia="Arial" w:cs="Arial"/>
          <w:szCs w:val="22"/>
        </w:rPr>
      </w:pPr>
      <w:r w:rsidRPr="6697D202">
        <w:rPr>
          <w:rFonts w:eastAsia="Arial" w:cs="Arial"/>
          <w:szCs w:val="22"/>
        </w:rPr>
        <w:t xml:space="preserve">The signal responsibility shall begin at the start of signal construction and shall end upon issuance of final acceptance by the Engineer. </w:t>
      </w:r>
      <w:r w:rsidR="1780377A" w:rsidRPr="6697D202">
        <w:rPr>
          <w:rFonts w:eastAsia="Arial" w:cs="Arial"/>
          <w:szCs w:val="22"/>
        </w:rPr>
        <w:t>New traffic signal heads and indications may not be installed more than two</w:t>
      </w:r>
      <w:r w:rsidR="6307ED2B" w:rsidRPr="6697D202">
        <w:rPr>
          <w:rFonts w:eastAsia="Arial" w:cs="Arial"/>
          <w:szCs w:val="22"/>
        </w:rPr>
        <w:t xml:space="preserve"> (2)</w:t>
      </w:r>
      <w:r w:rsidR="1780377A" w:rsidRPr="6697D202">
        <w:rPr>
          <w:rFonts w:eastAsia="Arial" w:cs="Arial"/>
          <w:szCs w:val="22"/>
        </w:rPr>
        <w:t xml:space="preserve"> weeks (14 calendar days) prior to the scheduled turn-on of the traffic signal to avoid motorist confusion caused by the presence of new signal heads, even if properly covered.</w:t>
      </w:r>
      <w:r w:rsidR="161A1A2B" w:rsidRPr="6697D202">
        <w:rPr>
          <w:rFonts w:eastAsia="Arial" w:cs="Arial"/>
          <w:szCs w:val="22"/>
        </w:rPr>
        <w:t xml:space="preserve"> </w:t>
      </w:r>
      <w:r w:rsidR="1780377A" w:rsidRPr="6697D202">
        <w:rPr>
          <w:rFonts w:eastAsia="Arial" w:cs="Arial"/>
          <w:szCs w:val="22"/>
        </w:rPr>
        <w:t>Unenergized signal indications shall be bagged until one (1) hour prior to the scheduled turn-on per the Bagging Signal Heads section above.</w:t>
      </w:r>
    </w:p>
    <w:p w14:paraId="0F44475E" w14:textId="2600D081" w:rsidR="00C01063" w:rsidRPr="00C01063" w:rsidRDefault="7EB32E71" w:rsidP="6697D202">
      <w:pPr>
        <w:jc w:val="center"/>
        <w:rPr>
          <w:rFonts w:eastAsia="Arial" w:cs="Arial"/>
          <w:szCs w:val="22"/>
        </w:rPr>
      </w:pPr>
      <w:r w:rsidRPr="6697D202">
        <w:rPr>
          <w:rFonts w:eastAsia="Arial" w:cs="Arial"/>
          <w:szCs w:val="22"/>
        </w:rPr>
        <w:t xml:space="preserve"> </w:t>
      </w:r>
    </w:p>
    <w:p w14:paraId="2FE51D03" w14:textId="51CAFEA8" w:rsidR="00C01063" w:rsidRPr="00C01063" w:rsidRDefault="038A7EE2" w:rsidP="6697D202">
      <w:pPr>
        <w:jc w:val="left"/>
        <w:rPr>
          <w:rFonts w:eastAsia="Arial" w:cs="Arial"/>
          <w:szCs w:val="22"/>
        </w:rPr>
      </w:pPr>
      <w:r w:rsidRPr="6697D202">
        <w:rPr>
          <w:rFonts w:eastAsia="Arial" w:cs="Arial"/>
          <w:szCs w:val="22"/>
        </w:rPr>
        <w:t>New s</w:t>
      </w:r>
      <w:r w:rsidR="7EB32E71" w:rsidRPr="6697D202">
        <w:rPr>
          <w:rFonts w:eastAsia="Arial" w:cs="Arial"/>
          <w:szCs w:val="22"/>
        </w:rPr>
        <w:t xml:space="preserve">top bars and crosswalks on </w:t>
      </w:r>
      <w:r w:rsidR="7DAD45C0" w:rsidRPr="6697D202">
        <w:rPr>
          <w:rFonts w:eastAsia="Arial" w:cs="Arial"/>
          <w:szCs w:val="22"/>
        </w:rPr>
        <w:t>approaches</w:t>
      </w:r>
      <w:r w:rsidR="7EB32E71" w:rsidRPr="6697D202">
        <w:rPr>
          <w:rFonts w:eastAsia="Arial" w:cs="Arial"/>
          <w:szCs w:val="22"/>
        </w:rPr>
        <w:t xml:space="preserve"> that did not previously have stop control shall NOT be installed until the day of the traffic signal turn-on.</w:t>
      </w:r>
    </w:p>
    <w:p w14:paraId="1B89D953" w14:textId="26C7E55C" w:rsidR="00C01063" w:rsidRPr="00C01063" w:rsidRDefault="7EB32E71" w:rsidP="6697D202">
      <w:pPr>
        <w:rPr>
          <w:rFonts w:eastAsia="Arial" w:cs="Arial"/>
          <w:szCs w:val="22"/>
        </w:rPr>
      </w:pPr>
      <w:r w:rsidRPr="6697D202">
        <w:rPr>
          <w:rFonts w:eastAsia="Arial" w:cs="Arial"/>
          <w:szCs w:val="22"/>
        </w:rPr>
        <w:t xml:space="preserve"> </w:t>
      </w:r>
    </w:p>
    <w:p w14:paraId="101806D1" w14:textId="538AEB20" w:rsidR="00C01063" w:rsidRPr="00C01063" w:rsidRDefault="683357A4" w:rsidP="6697D202">
      <w:pPr>
        <w:rPr>
          <w:rFonts w:eastAsia="Arial" w:cs="Arial"/>
          <w:szCs w:val="22"/>
        </w:rPr>
      </w:pPr>
      <w:r w:rsidRPr="6697D202">
        <w:rPr>
          <w:rFonts w:eastAsia="Arial" w:cs="Arial"/>
          <w:szCs w:val="22"/>
        </w:rPr>
        <w:t xml:space="preserve">A Portable Changeable Message Sign (PCMS) must be placed two (2) weeks prior to the scheduled new traffic signal turn-on </w:t>
      </w:r>
      <w:r w:rsidR="515FF7EB" w:rsidRPr="6697D202">
        <w:rPr>
          <w:rFonts w:eastAsia="Arial" w:cs="Arial"/>
          <w:szCs w:val="22"/>
        </w:rPr>
        <w:t>for</w:t>
      </w:r>
      <w:r w:rsidR="5C1DD159" w:rsidRPr="6697D202">
        <w:rPr>
          <w:rFonts w:eastAsia="Arial" w:cs="Arial"/>
          <w:szCs w:val="22"/>
        </w:rPr>
        <w:t xml:space="preserve"> all</w:t>
      </w:r>
      <w:r w:rsidRPr="6697D202">
        <w:rPr>
          <w:rFonts w:eastAsia="Arial" w:cs="Arial"/>
          <w:szCs w:val="22"/>
        </w:rPr>
        <w:t xml:space="preserve"> approach</w:t>
      </w:r>
      <w:r w:rsidR="01CF7EC8" w:rsidRPr="6697D202">
        <w:rPr>
          <w:rFonts w:eastAsia="Arial" w:cs="Arial"/>
          <w:szCs w:val="22"/>
        </w:rPr>
        <w:t>es</w:t>
      </w:r>
      <w:r w:rsidRPr="6697D202">
        <w:rPr>
          <w:rFonts w:eastAsia="Arial" w:cs="Arial"/>
          <w:szCs w:val="22"/>
        </w:rPr>
        <w:t xml:space="preserve"> to the intersection with the following messages:</w:t>
      </w:r>
    </w:p>
    <w:p w14:paraId="57401F19" w14:textId="1764B0C1" w:rsidR="2F6F6344" w:rsidRDefault="2F6F6344" w:rsidP="6697D202">
      <w:pPr>
        <w:rPr>
          <w:rFonts w:eastAsia="Arial" w:cs="Arial"/>
          <w:szCs w:val="22"/>
        </w:rPr>
      </w:pPr>
    </w:p>
    <w:tbl>
      <w:tblPr>
        <w:tblStyle w:val="TableGrid"/>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35"/>
        <w:gridCol w:w="1335"/>
        <w:gridCol w:w="1335"/>
      </w:tblGrid>
      <w:tr w:rsidR="1CD731B4" w14:paraId="4ACB94FE" w14:textId="77777777" w:rsidTr="6697D202">
        <w:trPr>
          <w:trHeight w:val="300"/>
          <w:jc w:val="center"/>
        </w:trPr>
        <w:tc>
          <w:tcPr>
            <w:tcW w:w="1335" w:type="dxa"/>
            <w:tcBorders>
              <w:bottom w:val="nil"/>
            </w:tcBorders>
            <w:tcMar>
              <w:left w:w="105" w:type="dxa"/>
              <w:right w:w="105" w:type="dxa"/>
            </w:tcMar>
          </w:tcPr>
          <w:p w14:paraId="0FAA11D5" w14:textId="0B38BA2D" w:rsidR="1CD731B4" w:rsidRDefault="5DE22F51" w:rsidP="6697D202">
            <w:pPr>
              <w:jc w:val="center"/>
              <w:rPr>
                <w:rFonts w:eastAsia="Arial" w:cs="Arial"/>
                <w:szCs w:val="22"/>
              </w:rPr>
            </w:pPr>
            <w:r w:rsidRPr="6697D202">
              <w:rPr>
                <w:rFonts w:eastAsia="Arial" w:cs="Arial"/>
                <w:szCs w:val="22"/>
              </w:rPr>
              <w:t>NEW</w:t>
            </w:r>
          </w:p>
        </w:tc>
        <w:tc>
          <w:tcPr>
            <w:tcW w:w="1335" w:type="dxa"/>
            <w:tcBorders>
              <w:top w:val="nil"/>
              <w:bottom w:val="nil"/>
            </w:tcBorders>
            <w:tcMar>
              <w:left w:w="105" w:type="dxa"/>
              <w:right w:w="105" w:type="dxa"/>
            </w:tcMar>
          </w:tcPr>
          <w:p w14:paraId="58448A4D" w14:textId="184DD67D" w:rsidR="1CD731B4" w:rsidRDefault="1CD731B4" w:rsidP="6697D202">
            <w:pPr>
              <w:jc w:val="center"/>
              <w:rPr>
                <w:rFonts w:eastAsia="Arial" w:cs="Arial"/>
                <w:szCs w:val="22"/>
              </w:rPr>
            </w:pPr>
          </w:p>
        </w:tc>
        <w:tc>
          <w:tcPr>
            <w:tcW w:w="1335" w:type="dxa"/>
            <w:tcBorders>
              <w:bottom w:val="nil"/>
            </w:tcBorders>
            <w:tcMar>
              <w:left w:w="105" w:type="dxa"/>
              <w:right w:w="105" w:type="dxa"/>
            </w:tcMar>
          </w:tcPr>
          <w:p w14:paraId="0604F49E" w14:textId="38440915" w:rsidR="1CD731B4" w:rsidRDefault="5DE22F51" w:rsidP="6697D202">
            <w:pPr>
              <w:jc w:val="center"/>
              <w:rPr>
                <w:rFonts w:eastAsia="Arial" w:cs="Arial"/>
                <w:szCs w:val="22"/>
              </w:rPr>
            </w:pPr>
            <w:r w:rsidRPr="6697D202">
              <w:rPr>
                <w:rFonts w:eastAsia="Arial" w:cs="Arial"/>
                <w:szCs w:val="22"/>
              </w:rPr>
              <w:t>STARTING</w:t>
            </w:r>
          </w:p>
        </w:tc>
      </w:tr>
      <w:tr w:rsidR="1CD731B4" w14:paraId="2B28D4DB" w14:textId="77777777" w:rsidTr="6697D202">
        <w:trPr>
          <w:trHeight w:val="300"/>
          <w:jc w:val="center"/>
        </w:trPr>
        <w:tc>
          <w:tcPr>
            <w:tcW w:w="1335" w:type="dxa"/>
            <w:tcBorders>
              <w:top w:val="nil"/>
              <w:bottom w:val="nil"/>
            </w:tcBorders>
            <w:tcMar>
              <w:left w:w="105" w:type="dxa"/>
              <w:right w:w="105" w:type="dxa"/>
            </w:tcMar>
          </w:tcPr>
          <w:p w14:paraId="1A496E18" w14:textId="0AF31F0F" w:rsidR="1CD731B4" w:rsidRDefault="5DE22F51" w:rsidP="6697D202">
            <w:pPr>
              <w:jc w:val="center"/>
              <w:rPr>
                <w:rFonts w:eastAsia="Arial" w:cs="Arial"/>
                <w:szCs w:val="22"/>
              </w:rPr>
            </w:pPr>
            <w:r w:rsidRPr="6697D202">
              <w:rPr>
                <w:rFonts w:eastAsia="Arial" w:cs="Arial"/>
                <w:szCs w:val="22"/>
              </w:rPr>
              <w:t>TRAFFIC</w:t>
            </w:r>
          </w:p>
        </w:tc>
        <w:tc>
          <w:tcPr>
            <w:tcW w:w="1335" w:type="dxa"/>
            <w:tcBorders>
              <w:top w:val="nil"/>
              <w:bottom w:val="nil"/>
            </w:tcBorders>
            <w:tcMar>
              <w:left w:w="105" w:type="dxa"/>
              <w:right w:w="105" w:type="dxa"/>
            </w:tcMar>
          </w:tcPr>
          <w:p w14:paraId="62F7474E" w14:textId="5BDD1FF6" w:rsidR="1CD731B4" w:rsidRDefault="1CD731B4" w:rsidP="6697D202">
            <w:pPr>
              <w:jc w:val="center"/>
              <w:rPr>
                <w:rFonts w:eastAsia="Arial" w:cs="Arial"/>
                <w:szCs w:val="22"/>
              </w:rPr>
            </w:pPr>
          </w:p>
        </w:tc>
        <w:tc>
          <w:tcPr>
            <w:tcW w:w="1335" w:type="dxa"/>
            <w:tcBorders>
              <w:top w:val="nil"/>
              <w:bottom w:val="nil"/>
            </w:tcBorders>
            <w:tcMar>
              <w:left w:w="105" w:type="dxa"/>
              <w:right w:w="105" w:type="dxa"/>
            </w:tcMar>
          </w:tcPr>
          <w:p w14:paraId="557E46C2" w14:textId="5A2F8E78" w:rsidR="1CD731B4" w:rsidRDefault="5DE22F51" w:rsidP="6697D202">
            <w:pPr>
              <w:jc w:val="center"/>
              <w:rPr>
                <w:rFonts w:eastAsia="Arial" w:cs="Arial"/>
                <w:szCs w:val="22"/>
              </w:rPr>
            </w:pPr>
            <w:r w:rsidRPr="6697D202">
              <w:rPr>
                <w:rFonts w:eastAsia="Arial" w:cs="Arial"/>
                <w:szCs w:val="22"/>
              </w:rPr>
              <w:t>MMM ##</w:t>
            </w:r>
          </w:p>
        </w:tc>
      </w:tr>
      <w:tr w:rsidR="1CD731B4" w14:paraId="000A9AC4" w14:textId="77777777" w:rsidTr="6697D202">
        <w:trPr>
          <w:trHeight w:val="300"/>
          <w:jc w:val="center"/>
        </w:trPr>
        <w:tc>
          <w:tcPr>
            <w:tcW w:w="1335" w:type="dxa"/>
            <w:tcBorders>
              <w:top w:val="nil"/>
            </w:tcBorders>
            <w:tcMar>
              <w:left w:w="105" w:type="dxa"/>
              <w:right w:w="105" w:type="dxa"/>
            </w:tcMar>
          </w:tcPr>
          <w:p w14:paraId="7ED3F0DC" w14:textId="52417F50" w:rsidR="1CD731B4" w:rsidRDefault="5DE22F51" w:rsidP="6697D202">
            <w:pPr>
              <w:jc w:val="center"/>
              <w:rPr>
                <w:rFonts w:eastAsia="Arial" w:cs="Arial"/>
                <w:szCs w:val="22"/>
              </w:rPr>
            </w:pPr>
            <w:r w:rsidRPr="6697D202">
              <w:rPr>
                <w:rFonts w:eastAsia="Arial" w:cs="Arial"/>
                <w:szCs w:val="22"/>
              </w:rPr>
              <w:t>SIGNAL</w:t>
            </w:r>
          </w:p>
        </w:tc>
        <w:tc>
          <w:tcPr>
            <w:tcW w:w="1335" w:type="dxa"/>
            <w:tcBorders>
              <w:top w:val="nil"/>
              <w:bottom w:val="nil"/>
            </w:tcBorders>
            <w:tcMar>
              <w:left w:w="105" w:type="dxa"/>
              <w:right w:w="105" w:type="dxa"/>
            </w:tcMar>
          </w:tcPr>
          <w:p w14:paraId="20429CD2" w14:textId="6C65DA14" w:rsidR="1CD731B4" w:rsidRDefault="1CD731B4" w:rsidP="6697D202">
            <w:pPr>
              <w:jc w:val="center"/>
              <w:rPr>
                <w:rFonts w:eastAsia="Arial" w:cs="Arial"/>
                <w:szCs w:val="22"/>
              </w:rPr>
            </w:pPr>
          </w:p>
        </w:tc>
        <w:tc>
          <w:tcPr>
            <w:tcW w:w="1335" w:type="dxa"/>
            <w:tcBorders>
              <w:top w:val="nil"/>
            </w:tcBorders>
            <w:tcMar>
              <w:left w:w="105" w:type="dxa"/>
              <w:right w:w="105" w:type="dxa"/>
            </w:tcMar>
          </w:tcPr>
          <w:p w14:paraId="18EDC6AA" w14:textId="21ACA7D4" w:rsidR="1CD731B4" w:rsidRDefault="1CD731B4" w:rsidP="6697D202">
            <w:pPr>
              <w:jc w:val="center"/>
              <w:rPr>
                <w:rFonts w:eastAsia="Arial" w:cs="Arial"/>
                <w:szCs w:val="22"/>
              </w:rPr>
            </w:pPr>
          </w:p>
        </w:tc>
      </w:tr>
    </w:tbl>
    <w:p w14:paraId="6CD03856" w14:textId="6E24AC5E" w:rsidR="2F6F6344" w:rsidRDefault="2F6F6344" w:rsidP="6697D202">
      <w:pPr>
        <w:tabs>
          <w:tab w:val="left" w:pos="4410"/>
        </w:tabs>
        <w:rPr>
          <w:rFonts w:eastAsia="Arial" w:cs="Arial"/>
          <w:i/>
          <w:iCs/>
          <w:color w:val="000000" w:themeColor="text1"/>
          <w:szCs w:val="22"/>
        </w:rPr>
      </w:pPr>
    </w:p>
    <w:p w14:paraId="098D7C76" w14:textId="67A143FE" w:rsidR="2F6F6344" w:rsidRDefault="638D7B93" w:rsidP="6697D202">
      <w:pPr>
        <w:tabs>
          <w:tab w:val="left" w:pos="4410"/>
        </w:tabs>
        <w:rPr>
          <w:rFonts w:eastAsia="Arial" w:cs="Arial"/>
          <w:color w:val="000000" w:themeColor="text1"/>
          <w:szCs w:val="22"/>
        </w:rPr>
      </w:pPr>
      <w:r w:rsidRPr="6697D202">
        <w:rPr>
          <w:rFonts w:eastAsia="Arial" w:cs="Arial"/>
          <w:szCs w:val="22"/>
        </w:rPr>
        <w:t xml:space="preserve">where “MMM” </w:t>
      </w:r>
      <w:r w:rsidR="77AEB6CE" w:rsidRPr="6697D202">
        <w:rPr>
          <w:rFonts w:eastAsia="Arial" w:cs="Arial"/>
          <w:szCs w:val="22"/>
        </w:rPr>
        <w:t xml:space="preserve">and “##” </w:t>
      </w:r>
      <w:r w:rsidR="7EE22BA0" w:rsidRPr="6697D202">
        <w:rPr>
          <w:rFonts w:eastAsia="Arial" w:cs="Arial"/>
          <w:szCs w:val="22"/>
        </w:rPr>
        <w:t>are</w:t>
      </w:r>
      <w:r w:rsidR="77AEB6CE" w:rsidRPr="6697D202">
        <w:rPr>
          <w:rFonts w:eastAsia="Arial" w:cs="Arial"/>
          <w:szCs w:val="22"/>
        </w:rPr>
        <w:t xml:space="preserve"> </w:t>
      </w:r>
      <w:r w:rsidRPr="6697D202">
        <w:rPr>
          <w:rFonts w:eastAsia="Arial" w:cs="Arial"/>
          <w:szCs w:val="22"/>
        </w:rPr>
        <w:t>the 3-</w:t>
      </w:r>
      <w:r w:rsidR="003D7C4C">
        <w:rPr>
          <w:rFonts w:eastAsia="Arial" w:cs="Arial"/>
          <w:szCs w:val="22"/>
        </w:rPr>
        <w:t>character</w:t>
      </w:r>
      <w:r w:rsidRPr="6697D202">
        <w:rPr>
          <w:rFonts w:eastAsia="Arial" w:cs="Arial"/>
          <w:szCs w:val="22"/>
        </w:rPr>
        <w:t xml:space="preserve"> month abbreviation</w:t>
      </w:r>
      <w:r w:rsidR="43301A9D" w:rsidRPr="6697D202">
        <w:rPr>
          <w:rFonts w:eastAsia="Arial" w:cs="Arial"/>
          <w:szCs w:val="22"/>
        </w:rPr>
        <w:t xml:space="preserve"> </w:t>
      </w:r>
      <w:r w:rsidRPr="6697D202">
        <w:rPr>
          <w:rFonts w:eastAsia="Arial" w:cs="Arial"/>
          <w:szCs w:val="22"/>
        </w:rPr>
        <w:t>and</w:t>
      </w:r>
      <w:r w:rsidR="003D7C4C">
        <w:rPr>
          <w:rFonts w:eastAsia="Arial" w:cs="Arial"/>
          <w:szCs w:val="22"/>
        </w:rPr>
        <w:t xml:space="preserve"> </w:t>
      </w:r>
      <w:r w:rsidRPr="6697D202">
        <w:rPr>
          <w:rFonts w:eastAsia="Arial" w:cs="Arial"/>
          <w:szCs w:val="22"/>
        </w:rPr>
        <w:t>da</w:t>
      </w:r>
      <w:r w:rsidR="00711296">
        <w:rPr>
          <w:rFonts w:eastAsia="Arial" w:cs="Arial"/>
          <w:szCs w:val="22"/>
        </w:rPr>
        <w:t>y</w:t>
      </w:r>
      <w:r w:rsidRPr="6697D202">
        <w:rPr>
          <w:rFonts w:eastAsia="Arial" w:cs="Arial"/>
          <w:szCs w:val="22"/>
        </w:rPr>
        <w:t xml:space="preserve"> of the scheduled turn-on</w:t>
      </w:r>
      <w:r w:rsidR="5B2BA38B" w:rsidRPr="6697D202">
        <w:rPr>
          <w:rFonts w:eastAsia="Arial" w:cs="Arial"/>
          <w:szCs w:val="22"/>
        </w:rPr>
        <w:t>, respectively.</w:t>
      </w:r>
      <w:r w:rsidR="2F6F6344">
        <w:tab/>
      </w:r>
    </w:p>
    <w:p w14:paraId="0B5D7C81" w14:textId="5E498459" w:rsidR="2F6F6344" w:rsidRDefault="2F6F6344" w:rsidP="6697D202">
      <w:pPr>
        <w:rPr>
          <w:rFonts w:cs="Arial"/>
        </w:rPr>
      </w:pPr>
    </w:p>
    <w:p w14:paraId="1A7BC77E" w14:textId="49349D9E" w:rsidR="1259DF11" w:rsidRDefault="2D2EDFAD" w:rsidP="6697D202">
      <w:pPr>
        <w:rPr>
          <w:rFonts w:eastAsia="Arial" w:cs="Arial"/>
          <w:szCs w:val="22"/>
        </w:rPr>
      </w:pPr>
      <w:r w:rsidRPr="6697D202">
        <w:rPr>
          <w:rFonts w:eastAsia="Arial" w:cs="Arial"/>
          <w:szCs w:val="22"/>
          <w:u w:val="single"/>
        </w:rPr>
        <w:t>On the day of the turn-on, change messages to read:</w:t>
      </w:r>
    </w:p>
    <w:p w14:paraId="037248DE" w14:textId="3524E15A" w:rsidR="2F6F6344" w:rsidRDefault="2F6F6344" w:rsidP="6697D202">
      <w:pPr>
        <w:rPr>
          <w:rFonts w:eastAsia="Arial" w:cs="Arial"/>
          <w:szCs w:val="22"/>
          <w:u w:val="single"/>
        </w:rPr>
      </w:pPr>
    </w:p>
    <w:tbl>
      <w:tblPr>
        <w:tblStyle w:val="TableGrid"/>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35"/>
        <w:gridCol w:w="1335"/>
        <w:gridCol w:w="1425"/>
      </w:tblGrid>
      <w:tr w:rsidR="1CD731B4" w14:paraId="2CEF7DC8" w14:textId="77777777" w:rsidTr="6697D202">
        <w:trPr>
          <w:trHeight w:val="300"/>
          <w:jc w:val="center"/>
        </w:trPr>
        <w:tc>
          <w:tcPr>
            <w:tcW w:w="1335" w:type="dxa"/>
            <w:tcBorders>
              <w:bottom w:val="nil"/>
            </w:tcBorders>
            <w:tcMar>
              <w:left w:w="105" w:type="dxa"/>
              <w:right w:w="105" w:type="dxa"/>
            </w:tcMar>
          </w:tcPr>
          <w:p w14:paraId="46EF79E9" w14:textId="42C6D66E" w:rsidR="1CD731B4" w:rsidRDefault="5DE22F51" w:rsidP="6697D202">
            <w:pPr>
              <w:jc w:val="center"/>
              <w:rPr>
                <w:rFonts w:eastAsia="Arial" w:cs="Arial"/>
                <w:color w:val="000000" w:themeColor="text1"/>
                <w:szCs w:val="22"/>
              </w:rPr>
            </w:pPr>
            <w:r w:rsidRPr="6697D202">
              <w:rPr>
                <w:rFonts w:eastAsia="Arial" w:cs="Arial"/>
                <w:szCs w:val="22"/>
              </w:rPr>
              <w:t>NEW</w:t>
            </w:r>
          </w:p>
        </w:tc>
        <w:tc>
          <w:tcPr>
            <w:tcW w:w="1335" w:type="dxa"/>
            <w:tcBorders>
              <w:top w:val="nil"/>
              <w:bottom w:val="nil"/>
            </w:tcBorders>
            <w:tcMar>
              <w:left w:w="105" w:type="dxa"/>
              <w:right w:w="105" w:type="dxa"/>
            </w:tcMar>
          </w:tcPr>
          <w:p w14:paraId="1AD1AC3E" w14:textId="13005DD6" w:rsidR="1CD731B4" w:rsidRDefault="1CD731B4" w:rsidP="6697D202">
            <w:pPr>
              <w:jc w:val="center"/>
              <w:rPr>
                <w:rFonts w:eastAsia="Arial" w:cs="Arial"/>
                <w:color w:val="000000" w:themeColor="text1"/>
                <w:szCs w:val="22"/>
              </w:rPr>
            </w:pPr>
          </w:p>
        </w:tc>
        <w:tc>
          <w:tcPr>
            <w:tcW w:w="1425" w:type="dxa"/>
            <w:tcBorders>
              <w:bottom w:val="nil"/>
            </w:tcBorders>
            <w:tcMar>
              <w:left w:w="105" w:type="dxa"/>
              <w:right w:w="105" w:type="dxa"/>
            </w:tcMar>
          </w:tcPr>
          <w:p w14:paraId="2A1DD07E" w14:textId="63DB8D4E" w:rsidR="1CD731B4" w:rsidRDefault="5DE22F51" w:rsidP="6697D202">
            <w:pPr>
              <w:jc w:val="center"/>
              <w:rPr>
                <w:rFonts w:eastAsia="Arial" w:cs="Arial"/>
                <w:color w:val="000000" w:themeColor="text1"/>
                <w:szCs w:val="22"/>
              </w:rPr>
            </w:pPr>
            <w:r w:rsidRPr="6697D202">
              <w:rPr>
                <w:rFonts w:eastAsia="Arial" w:cs="Arial"/>
                <w:szCs w:val="22"/>
              </w:rPr>
              <w:t>BE</w:t>
            </w:r>
          </w:p>
        </w:tc>
      </w:tr>
      <w:tr w:rsidR="1CD731B4" w14:paraId="24C2E9AC" w14:textId="77777777" w:rsidTr="6697D202">
        <w:trPr>
          <w:trHeight w:val="300"/>
          <w:jc w:val="center"/>
        </w:trPr>
        <w:tc>
          <w:tcPr>
            <w:tcW w:w="1335" w:type="dxa"/>
            <w:tcBorders>
              <w:top w:val="nil"/>
              <w:bottom w:val="nil"/>
            </w:tcBorders>
            <w:tcMar>
              <w:left w:w="105" w:type="dxa"/>
              <w:right w:w="105" w:type="dxa"/>
            </w:tcMar>
          </w:tcPr>
          <w:p w14:paraId="6280AC88" w14:textId="1DCFAE20" w:rsidR="1CD731B4" w:rsidRDefault="5DE22F51" w:rsidP="6697D202">
            <w:pPr>
              <w:jc w:val="center"/>
              <w:rPr>
                <w:rFonts w:eastAsia="Arial" w:cs="Arial"/>
                <w:color w:val="000000" w:themeColor="text1"/>
                <w:szCs w:val="22"/>
              </w:rPr>
            </w:pPr>
            <w:r w:rsidRPr="6697D202">
              <w:rPr>
                <w:rFonts w:eastAsia="Arial" w:cs="Arial"/>
                <w:szCs w:val="22"/>
              </w:rPr>
              <w:t>SIGNAL</w:t>
            </w:r>
          </w:p>
        </w:tc>
        <w:tc>
          <w:tcPr>
            <w:tcW w:w="1335" w:type="dxa"/>
            <w:tcBorders>
              <w:top w:val="nil"/>
              <w:bottom w:val="nil"/>
            </w:tcBorders>
            <w:tcMar>
              <w:left w:w="105" w:type="dxa"/>
              <w:right w:w="105" w:type="dxa"/>
            </w:tcMar>
          </w:tcPr>
          <w:p w14:paraId="0C3B7116" w14:textId="451DCD12" w:rsidR="1CD731B4" w:rsidRDefault="1CD731B4" w:rsidP="6697D202">
            <w:pPr>
              <w:jc w:val="center"/>
              <w:rPr>
                <w:rFonts w:eastAsia="Arial" w:cs="Arial"/>
                <w:color w:val="000000" w:themeColor="text1"/>
                <w:szCs w:val="22"/>
              </w:rPr>
            </w:pPr>
          </w:p>
        </w:tc>
        <w:tc>
          <w:tcPr>
            <w:tcW w:w="1425" w:type="dxa"/>
            <w:tcBorders>
              <w:top w:val="nil"/>
              <w:bottom w:val="nil"/>
            </w:tcBorders>
            <w:tcMar>
              <w:left w:w="105" w:type="dxa"/>
              <w:right w:w="105" w:type="dxa"/>
            </w:tcMar>
          </w:tcPr>
          <w:p w14:paraId="0671BB66" w14:textId="053D37AC" w:rsidR="1CD731B4" w:rsidRDefault="5DE22F51" w:rsidP="6697D202">
            <w:pPr>
              <w:jc w:val="center"/>
              <w:rPr>
                <w:rFonts w:eastAsia="Arial" w:cs="Arial"/>
                <w:color w:val="000000" w:themeColor="text1"/>
                <w:szCs w:val="22"/>
              </w:rPr>
            </w:pPr>
            <w:r w:rsidRPr="6697D202">
              <w:rPr>
                <w:rFonts w:eastAsia="Arial" w:cs="Arial"/>
                <w:szCs w:val="22"/>
              </w:rPr>
              <w:t>PREPARED</w:t>
            </w:r>
          </w:p>
        </w:tc>
      </w:tr>
      <w:tr w:rsidR="1CD731B4" w14:paraId="73DE6CF8" w14:textId="77777777" w:rsidTr="6697D202">
        <w:trPr>
          <w:trHeight w:val="300"/>
          <w:jc w:val="center"/>
        </w:trPr>
        <w:tc>
          <w:tcPr>
            <w:tcW w:w="1335" w:type="dxa"/>
            <w:tcBorders>
              <w:top w:val="nil"/>
            </w:tcBorders>
            <w:tcMar>
              <w:left w:w="105" w:type="dxa"/>
              <w:right w:w="105" w:type="dxa"/>
            </w:tcMar>
          </w:tcPr>
          <w:p w14:paraId="52AEE763" w14:textId="685D7686" w:rsidR="1CD731B4" w:rsidRDefault="5DE22F51" w:rsidP="6697D202">
            <w:pPr>
              <w:jc w:val="center"/>
              <w:rPr>
                <w:rFonts w:eastAsia="Arial" w:cs="Arial"/>
                <w:color w:val="000000" w:themeColor="text1"/>
                <w:szCs w:val="22"/>
              </w:rPr>
            </w:pPr>
            <w:r w:rsidRPr="6697D202">
              <w:rPr>
                <w:rFonts w:eastAsia="Arial" w:cs="Arial"/>
                <w:szCs w:val="22"/>
              </w:rPr>
              <w:t>AHEAD</w:t>
            </w:r>
          </w:p>
        </w:tc>
        <w:tc>
          <w:tcPr>
            <w:tcW w:w="1335" w:type="dxa"/>
            <w:tcBorders>
              <w:top w:val="nil"/>
              <w:bottom w:val="nil"/>
            </w:tcBorders>
            <w:tcMar>
              <w:left w:w="105" w:type="dxa"/>
              <w:right w:w="105" w:type="dxa"/>
            </w:tcMar>
          </w:tcPr>
          <w:p w14:paraId="42AE1073" w14:textId="2A779FB1" w:rsidR="1CD731B4" w:rsidRDefault="1CD731B4" w:rsidP="6697D202">
            <w:pPr>
              <w:jc w:val="center"/>
              <w:rPr>
                <w:rFonts w:eastAsia="Arial" w:cs="Arial"/>
                <w:color w:val="000000" w:themeColor="text1"/>
                <w:szCs w:val="22"/>
              </w:rPr>
            </w:pPr>
          </w:p>
        </w:tc>
        <w:tc>
          <w:tcPr>
            <w:tcW w:w="1425" w:type="dxa"/>
            <w:tcBorders>
              <w:top w:val="nil"/>
            </w:tcBorders>
            <w:tcMar>
              <w:left w:w="105" w:type="dxa"/>
              <w:right w:w="105" w:type="dxa"/>
            </w:tcMar>
          </w:tcPr>
          <w:p w14:paraId="328E8E12" w14:textId="63B78111" w:rsidR="1CD731B4" w:rsidRDefault="5DE22F51" w:rsidP="6697D202">
            <w:pPr>
              <w:jc w:val="center"/>
              <w:rPr>
                <w:rFonts w:eastAsia="Arial" w:cs="Arial"/>
                <w:color w:val="000000" w:themeColor="text1"/>
                <w:szCs w:val="22"/>
              </w:rPr>
            </w:pPr>
            <w:r w:rsidRPr="6697D202">
              <w:rPr>
                <w:rFonts w:eastAsia="Arial" w:cs="Arial"/>
                <w:szCs w:val="22"/>
              </w:rPr>
              <w:t>TO STOP</w:t>
            </w:r>
          </w:p>
        </w:tc>
      </w:tr>
    </w:tbl>
    <w:p w14:paraId="45BAECD1" w14:textId="2614919B" w:rsidR="2F6F6344" w:rsidRDefault="2F6F6344" w:rsidP="6697D202">
      <w:pPr>
        <w:rPr>
          <w:rFonts w:eastAsia="Arial" w:cs="Arial"/>
          <w:szCs w:val="22"/>
        </w:rPr>
      </w:pPr>
    </w:p>
    <w:p w14:paraId="0AE54C2F" w14:textId="39D778FA" w:rsidR="2F6F6344" w:rsidRDefault="54E17EE1" w:rsidP="6697D202">
      <w:pPr>
        <w:rPr>
          <w:rFonts w:eastAsia="Arial" w:cs="Arial"/>
          <w:szCs w:val="22"/>
        </w:rPr>
      </w:pPr>
      <w:r w:rsidRPr="6697D202">
        <w:rPr>
          <w:rFonts w:eastAsia="Arial" w:cs="Arial"/>
          <w:szCs w:val="22"/>
        </w:rPr>
        <w:t>The PCMS must remain in place for two (2) weeks following the day of the turn-on.</w:t>
      </w:r>
    </w:p>
    <w:p w14:paraId="39D86D49" w14:textId="52DB1ED4" w:rsidR="08BFCFD6" w:rsidRDefault="08BFCFD6" w:rsidP="6697D202">
      <w:pPr>
        <w:rPr>
          <w:rFonts w:eastAsia="Arial" w:cs="Arial"/>
          <w:szCs w:val="22"/>
        </w:rPr>
      </w:pPr>
    </w:p>
    <w:p w14:paraId="4861EED0" w14:textId="12B65102" w:rsidR="31C10B34" w:rsidRDefault="2D2EDFAD" w:rsidP="6697D202">
      <w:pPr>
        <w:rPr>
          <w:rFonts w:eastAsia="Arial" w:cs="Arial"/>
          <w:szCs w:val="22"/>
        </w:rPr>
      </w:pPr>
      <w:r w:rsidRPr="6697D202">
        <w:rPr>
          <w:rFonts w:eastAsia="Arial" w:cs="Arial"/>
          <w:szCs w:val="22"/>
        </w:rPr>
        <w:t>Conflicting Stop signs shall be removed immediately at the time of the traffic signal turn-on.</w:t>
      </w:r>
    </w:p>
    <w:p w14:paraId="05F0869A" w14:textId="067017DE" w:rsidR="1CD731B4" w:rsidRDefault="1CD731B4" w:rsidP="6697D202">
      <w:pPr>
        <w:rPr>
          <w:rFonts w:eastAsia="Arial" w:cs="Arial"/>
          <w:szCs w:val="22"/>
        </w:rPr>
      </w:pPr>
    </w:p>
    <w:p w14:paraId="3A6FD550" w14:textId="77777777" w:rsidR="05FB15D6" w:rsidRDefault="54B2C630" w:rsidP="6697D202">
      <w:pPr>
        <w:rPr>
          <w:rFonts w:cs="Arial"/>
        </w:rPr>
      </w:pPr>
      <w:r w:rsidRPr="6697D202">
        <w:rPr>
          <w:rFonts w:cs="Arial"/>
          <w:u w:val="single"/>
        </w:rPr>
        <w:t>Locating Underground Facilities.</w:t>
      </w:r>
    </w:p>
    <w:p w14:paraId="1274A48E" w14:textId="77777777" w:rsidR="05FB15D6" w:rsidRDefault="54B2C630" w:rsidP="6697D202">
      <w:pPr>
        <w:rPr>
          <w:rFonts w:cs="Arial"/>
        </w:rPr>
      </w:pPr>
      <w:r w:rsidRPr="6697D202">
        <w:rPr>
          <w:rFonts w:cs="Arial"/>
        </w:rPr>
        <w:t>Revise Section 803 to the Standard Specifications to read:</w:t>
      </w:r>
    </w:p>
    <w:p w14:paraId="5FC4A5E2" w14:textId="77777777" w:rsidR="1CD731B4" w:rsidRDefault="1CD731B4" w:rsidP="6697D202">
      <w:pPr>
        <w:rPr>
          <w:rFonts w:cs="Arial"/>
        </w:rPr>
      </w:pPr>
    </w:p>
    <w:p w14:paraId="35EFBB9F" w14:textId="5132D61F" w:rsidR="05FB15D6" w:rsidRDefault="46B95076" w:rsidP="6697D202">
      <w:pPr>
        <w:ind w:left="720"/>
        <w:rPr>
          <w:rFonts w:cs="Arial"/>
        </w:rPr>
      </w:pPr>
      <w:r w:rsidRPr="6697D202">
        <w:rPr>
          <w:rFonts w:cs="Arial"/>
          <w:u w:val="single"/>
        </w:rPr>
        <w:t>“</w:t>
      </w:r>
      <w:r w:rsidR="54B2C630" w:rsidRPr="6697D202">
        <w:rPr>
          <w:rFonts w:cs="Arial"/>
          <w:u w:val="single"/>
        </w:rPr>
        <w:t>IDOT traffic signal facilities are not part of any of the one-call locating service such as J.U.L.I.E or Digger.</w:t>
      </w:r>
      <w:r w:rsidR="54B2C630" w:rsidRPr="6697D202">
        <w:rPr>
          <w:rFonts w:cs="Arial"/>
        </w:rPr>
        <w:t xml:space="preserve">  If the Contract requires the maintenance services of an Electrical Contractor, the Contractor shall be responsible at their own expense for locating all existing IDOT electrical facilities,</w:t>
      </w:r>
      <w:r w:rsidR="54B2C630" w:rsidRPr="6697D202">
        <w:rPr>
          <w:rFonts w:eastAsia="Arial" w:cs="Arial"/>
          <w:szCs w:val="22"/>
        </w:rPr>
        <w:t xml:space="preserve"> including but not limited to interconnect conduit and handholes,</w:t>
      </w:r>
      <w:r w:rsidR="54B2C630" w:rsidRPr="6697D202">
        <w:rPr>
          <w:rFonts w:cs="Arial"/>
        </w:rPr>
        <w:t xml:space="preserve"> prior to performing any work.</w:t>
      </w:r>
      <w:r w:rsidR="58F3101A" w:rsidRPr="6697D202">
        <w:rPr>
          <w:rFonts w:cs="Arial"/>
        </w:rPr>
        <w:t xml:space="preserve">  </w:t>
      </w:r>
      <w:r w:rsidR="54B2C630" w:rsidRPr="6697D202">
        <w:rPr>
          <w:rFonts w:cs="Arial"/>
        </w:rPr>
        <w:t>A maintenance transfer is required prior to any locating work.</w:t>
      </w:r>
      <w:r w:rsidR="3C9A593F" w:rsidRPr="6697D202">
        <w:rPr>
          <w:rFonts w:cs="Arial"/>
        </w:rPr>
        <w:t xml:space="preserve">  </w:t>
      </w:r>
      <w:r w:rsidR="54B2C630" w:rsidRPr="6697D202">
        <w:rPr>
          <w:rFonts w:cs="Arial"/>
        </w:rPr>
        <w:t>If this Contract does not require the maintenance services of an Electrical Contractor, the Contractor may request one free locate for existing IDOT electrical facilities from the District One Electrical Maintenance Contractor prior to the start of any work.</w:t>
      </w:r>
      <w:r w:rsidR="4A3EBFBC" w:rsidRPr="6697D202">
        <w:rPr>
          <w:rFonts w:cs="Arial"/>
        </w:rPr>
        <w:t xml:space="preserve">  </w:t>
      </w:r>
      <w:r w:rsidR="54B2C630" w:rsidRPr="6697D202">
        <w:rPr>
          <w:rFonts w:cs="Arial"/>
        </w:rPr>
        <w:t>Additional requests will be at the expense of the Contractor.</w:t>
      </w:r>
      <w:r w:rsidR="4C34BB3A" w:rsidRPr="6697D202">
        <w:rPr>
          <w:rFonts w:cs="Arial"/>
        </w:rPr>
        <w:t xml:space="preserve">  </w:t>
      </w:r>
      <w:r w:rsidR="54B2C630" w:rsidRPr="6697D202">
        <w:rPr>
          <w:rFonts w:cs="Arial"/>
        </w:rPr>
        <w:t>The location of underground traffic facilities does not relieve the Contractor of their responsibility to repair any facilities damaged during construction at their expense.</w:t>
      </w:r>
    </w:p>
    <w:p w14:paraId="4B0888F7" w14:textId="6ECB3B13" w:rsidR="1CD731B4" w:rsidRDefault="1CD731B4" w:rsidP="6697D202">
      <w:pPr>
        <w:rPr>
          <w:rFonts w:cs="Arial"/>
        </w:rPr>
      </w:pPr>
    </w:p>
    <w:p w14:paraId="32C8D458" w14:textId="72AF9C96" w:rsidR="05FB15D6" w:rsidRDefault="54B2C630" w:rsidP="6697D202">
      <w:pPr>
        <w:ind w:left="720"/>
        <w:rPr>
          <w:rFonts w:cs="Arial"/>
        </w:rPr>
      </w:pPr>
      <w:r w:rsidRPr="6697D202">
        <w:rPr>
          <w:rFonts w:cs="Arial"/>
        </w:rPr>
        <w:t>The exact location of all utilities shall be field verified by the Contractor before the installation of any components of the traffic signal system.</w:t>
      </w:r>
      <w:r w:rsidR="3F714E49" w:rsidRPr="6697D202">
        <w:rPr>
          <w:rFonts w:cs="Arial"/>
        </w:rPr>
        <w:t xml:space="preserve">  </w:t>
      </w:r>
      <w:r w:rsidRPr="6697D202">
        <w:rPr>
          <w:rFonts w:cs="Arial"/>
        </w:rPr>
        <w:t>For locations of utilities, locally owned equipment, and leased enforcement camera system facilities, the local Counties or Municipalities may need to be contacted: in the City of Chicago contact Digger at (312) 744-7000</w:t>
      </w:r>
      <w:r w:rsidR="003D7C4C">
        <w:rPr>
          <w:rFonts w:cs="Arial"/>
        </w:rPr>
        <w:t xml:space="preserve">, </w:t>
      </w:r>
      <w:r w:rsidRPr="6697D202">
        <w:rPr>
          <w:rFonts w:cs="Arial"/>
        </w:rPr>
        <w:t>and for all other locations contact J.U.L.I.E. at 1-800-892-0123 or 811.</w:t>
      </w:r>
    </w:p>
    <w:p w14:paraId="043DB2C6" w14:textId="114ED9BE" w:rsidR="1CD731B4" w:rsidRDefault="1CD731B4" w:rsidP="6697D202">
      <w:pPr>
        <w:rPr>
          <w:rFonts w:cs="Arial"/>
        </w:rPr>
      </w:pPr>
    </w:p>
    <w:p w14:paraId="06F94F0A" w14:textId="4CBC3FE2" w:rsidR="05FB15D6" w:rsidRDefault="54B2C630" w:rsidP="6697D202">
      <w:pPr>
        <w:ind w:left="720"/>
        <w:rPr>
          <w:rFonts w:eastAsia="Arial" w:cs="Arial"/>
          <w:szCs w:val="22"/>
        </w:rPr>
      </w:pPr>
      <w:r w:rsidRPr="6697D202">
        <w:rPr>
          <w:rFonts w:eastAsia="Arial" w:cs="Arial"/>
          <w:szCs w:val="22"/>
        </w:rPr>
        <w:t>The Contractor shall take whatever precautions to protect the electric cable or electric conductors in conduit from damage during location and construction operations.</w:t>
      </w:r>
      <w:r w:rsidR="3A730F76" w:rsidRPr="6697D202">
        <w:rPr>
          <w:rFonts w:eastAsia="Arial" w:cs="Arial"/>
          <w:szCs w:val="22"/>
        </w:rPr>
        <w:t xml:space="preserve">  </w:t>
      </w:r>
      <w:r w:rsidR="003D7C4C" w:rsidRPr="6697D202">
        <w:rPr>
          <w:rFonts w:eastAsia="Arial" w:cs="Arial"/>
          <w:szCs w:val="22"/>
        </w:rPr>
        <w:t>If</w:t>
      </w:r>
      <w:r w:rsidRPr="6697D202">
        <w:rPr>
          <w:rFonts w:eastAsia="Arial" w:cs="Arial"/>
          <w:szCs w:val="22"/>
        </w:rPr>
        <w:t xml:space="preserve"> the wiring is damaged, the Contractor shall replace the entire length of cable or conductors in conduit, in a manner satisfactory to the Engineer.</w:t>
      </w:r>
      <w:r w:rsidR="21FE28A1" w:rsidRPr="6697D202">
        <w:rPr>
          <w:rFonts w:eastAsia="Arial" w:cs="Arial"/>
          <w:szCs w:val="22"/>
        </w:rPr>
        <w:t xml:space="preserve">  </w:t>
      </w:r>
      <w:r w:rsidRPr="6697D202">
        <w:rPr>
          <w:rFonts w:eastAsia="Arial" w:cs="Arial"/>
          <w:szCs w:val="22"/>
        </w:rPr>
        <w:t>Splicing below grade will not be permitted.</w:t>
      </w:r>
    </w:p>
    <w:p w14:paraId="63179E27" w14:textId="5D8E72B0" w:rsidR="05FB15D6" w:rsidRDefault="05FB15D6" w:rsidP="6697D202">
      <w:pPr>
        <w:ind w:left="720"/>
        <w:rPr>
          <w:rFonts w:eastAsia="Arial" w:cs="Arial"/>
          <w:szCs w:val="22"/>
        </w:rPr>
      </w:pPr>
    </w:p>
    <w:p w14:paraId="4C42D02C" w14:textId="64F0727F" w:rsidR="05FB15D6" w:rsidRDefault="54B2C630" w:rsidP="6697D202">
      <w:pPr>
        <w:ind w:left="720"/>
        <w:rPr>
          <w:rFonts w:eastAsia="Arial" w:cs="Arial"/>
          <w:szCs w:val="22"/>
        </w:rPr>
      </w:pPr>
      <w:r w:rsidRPr="6697D202">
        <w:rPr>
          <w:rFonts w:eastAsia="Arial" w:cs="Arial"/>
          <w:szCs w:val="22"/>
        </w:rPr>
        <w:t xml:space="preserve">In the event the repairs are not made by the Contractor, the Contractor shall reimburse the Department for such repairs within </w:t>
      </w:r>
      <w:r w:rsidR="00FF6103">
        <w:rPr>
          <w:rFonts w:eastAsia="Arial" w:cs="Arial"/>
          <w:szCs w:val="22"/>
        </w:rPr>
        <w:t>sixty (</w:t>
      </w:r>
      <w:r w:rsidRPr="6697D202">
        <w:rPr>
          <w:rFonts w:eastAsia="Arial" w:cs="Arial"/>
          <w:szCs w:val="22"/>
        </w:rPr>
        <w:t>60</w:t>
      </w:r>
      <w:r w:rsidR="00FF6103">
        <w:rPr>
          <w:rFonts w:eastAsia="Arial" w:cs="Arial"/>
          <w:szCs w:val="22"/>
        </w:rPr>
        <w:t>)</w:t>
      </w:r>
      <w:r w:rsidRPr="6697D202">
        <w:rPr>
          <w:rFonts w:eastAsia="Arial" w:cs="Arial"/>
          <w:szCs w:val="22"/>
        </w:rPr>
        <w:t xml:space="preserve"> days of receiving written notification of said damage.</w:t>
      </w:r>
      <w:r w:rsidR="581F50CC" w:rsidRPr="6697D202">
        <w:rPr>
          <w:rFonts w:eastAsia="Arial" w:cs="Arial"/>
          <w:szCs w:val="22"/>
        </w:rPr>
        <w:t xml:space="preserve">  </w:t>
      </w:r>
      <w:r w:rsidRPr="6697D202">
        <w:rPr>
          <w:rFonts w:eastAsia="Arial" w:cs="Arial"/>
          <w:szCs w:val="22"/>
        </w:rPr>
        <w:t xml:space="preserve">Otherwise, the cost of such repairs will be deducted from monies </w:t>
      </w:r>
      <w:proofErr w:type="gramStart"/>
      <w:r w:rsidRPr="6697D202">
        <w:rPr>
          <w:rFonts w:eastAsia="Arial" w:cs="Arial"/>
          <w:szCs w:val="22"/>
        </w:rPr>
        <w:t>due</w:t>
      </w:r>
      <w:proofErr w:type="gramEnd"/>
      <w:r w:rsidRPr="6697D202">
        <w:rPr>
          <w:rFonts w:eastAsia="Arial" w:cs="Arial"/>
          <w:szCs w:val="22"/>
        </w:rPr>
        <w:t xml:space="preserve"> or which will become due the Contractor under the terms of the </w:t>
      </w:r>
      <w:r w:rsidR="00FF6103">
        <w:rPr>
          <w:rFonts w:eastAsia="Arial" w:cs="Arial"/>
          <w:szCs w:val="22"/>
        </w:rPr>
        <w:t>C</w:t>
      </w:r>
      <w:r w:rsidRPr="6697D202">
        <w:rPr>
          <w:rFonts w:eastAsia="Arial" w:cs="Arial"/>
          <w:szCs w:val="22"/>
        </w:rPr>
        <w:t>ontract.</w:t>
      </w:r>
      <w:r w:rsidR="3BB30E98" w:rsidRPr="6697D202">
        <w:rPr>
          <w:rFonts w:eastAsia="Arial" w:cs="Arial"/>
          <w:szCs w:val="22"/>
        </w:rPr>
        <w:t>”</w:t>
      </w:r>
    </w:p>
    <w:p w14:paraId="029C5AA8" w14:textId="47B51C1F" w:rsidR="1CD731B4" w:rsidRDefault="1CD731B4" w:rsidP="6697D202">
      <w:pPr>
        <w:rPr>
          <w:rFonts w:eastAsia="Arial" w:cs="Arial"/>
          <w:szCs w:val="22"/>
        </w:rPr>
      </w:pPr>
    </w:p>
    <w:p w14:paraId="269071B5" w14:textId="5BC6D5CB" w:rsidR="05FB15D6" w:rsidRDefault="54B2C630" w:rsidP="6697D202">
      <w:pPr>
        <w:rPr>
          <w:rFonts w:cs="Arial"/>
          <w:u w:val="single"/>
        </w:rPr>
      </w:pPr>
      <w:r w:rsidRPr="6697D202">
        <w:rPr>
          <w:rFonts w:cs="Arial"/>
          <w:u w:val="single"/>
        </w:rPr>
        <w:t>Grounding of Traffic Signal Systems</w:t>
      </w:r>
    </w:p>
    <w:p w14:paraId="6080E2FB" w14:textId="7D9612EF" w:rsidR="05FB15D6" w:rsidRDefault="54B2C630" w:rsidP="6697D202">
      <w:pPr>
        <w:rPr>
          <w:rFonts w:eastAsia="Arial" w:cs="Arial"/>
          <w:color w:val="000000" w:themeColor="text1"/>
          <w:szCs w:val="22"/>
        </w:rPr>
      </w:pPr>
      <w:r w:rsidRPr="6697D202">
        <w:rPr>
          <w:rFonts w:eastAsia="Arial" w:cs="Arial"/>
          <w:szCs w:val="22"/>
        </w:rPr>
        <w:t>Revise Section 806 of the Standard Specifications to read:</w:t>
      </w:r>
    </w:p>
    <w:p w14:paraId="45E9BAB2" w14:textId="729FA014" w:rsidR="1CD731B4" w:rsidRDefault="1CD731B4" w:rsidP="6697D202">
      <w:pPr>
        <w:rPr>
          <w:rFonts w:eastAsia="Arial" w:cs="Arial"/>
          <w:color w:val="000000" w:themeColor="text1"/>
          <w:szCs w:val="22"/>
        </w:rPr>
      </w:pPr>
    </w:p>
    <w:p w14:paraId="01DD9973" w14:textId="720BA768" w:rsidR="05FB15D6" w:rsidRDefault="78E6D00C" w:rsidP="6697D202">
      <w:pPr>
        <w:ind w:left="720"/>
        <w:rPr>
          <w:rFonts w:eastAsia="Arial" w:cs="Arial"/>
          <w:color w:val="000000" w:themeColor="text1"/>
          <w:szCs w:val="22"/>
        </w:rPr>
      </w:pPr>
      <w:r w:rsidRPr="6697D202">
        <w:rPr>
          <w:rFonts w:eastAsia="Arial" w:cs="Arial"/>
          <w:szCs w:val="22"/>
        </w:rPr>
        <w:t>“</w:t>
      </w:r>
      <w:r w:rsidR="54B2C630" w:rsidRPr="6697D202">
        <w:rPr>
          <w:rFonts w:eastAsia="Arial" w:cs="Arial"/>
          <w:szCs w:val="22"/>
        </w:rPr>
        <w:t>All traffic signal systems, equipment and appurtenances shall be properly grounded in strict conformance with the NEC.</w:t>
      </w:r>
      <w:r w:rsidR="76309A6F" w:rsidRPr="6697D202">
        <w:rPr>
          <w:rFonts w:eastAsia="Arial" w:cs="Arial"/>
          <w:szCs w:val="22"/>
        </w:rPr>
        <w:t xml:space="preserve">  </w:t>
      </w:r>
      <w:r w:rsidR="54B2C630" w:rsidRPr="6697D202">
        <w:rPr>
          <w:rFonts w:eastAsia="Arial" w:cs="Arial"/>
          <w:szCs w:val="22"/>
        </w:rPr>
        <w:t>This work shall be in accordance with IDOT’s District One Traffic Signal Design Details.</w:t>
      </w:r>
    </w:p>
    <w:p w14:paraId="4E66D6A4" w14:textId="33279F69" w:rsidR="1CD731B4" w:rsidRDefault="1CD731B4" w:rsidP="6697D202">
      <w:pPr>
        <w:rPr>
          <w:rFonts w:eastAsia="Arial" w:cs="Arial"/>
          <w:color w:val="000000" w:themeColor="text1"/>
          <w:szCs w:val="22"/>
        </w:rPr>
      </w:pPr>
    </w:p>
    <w:p w14:paraId="0BAE618F" w14:textId="35273E09" w:rsidR="05FB15D6" w:rsidRDefault="54B2C630" w:rsidP="6697D202">
      <w:pPr>
        <w:ind w:left="720"/>
        <w:rPr>
          <w:rFonts w:eastAsia="Arial" w:cs="Arial"/>
          <w:color w:val="000000" w:themeColor="text1"/>
          <w:szCs w:val="22"/>
        </w:rPr>
      </w:pPr>
      <w:r w:rsidRPr="6697D202">
        <w:rPr>
          <w:rFonts w:eastAsia="Arial" w:cs="Arial"/>
          <w:szCs w:val="22"/>
        </w:rPr>
        <w:t>The grounding electrode system shall include a ground rod installed with each traffic signal controller concrete foundation and all mast arm and post concrete foundations.</w:t>
      </w:r>
      <w:r w:rsidR="5DFE6DF8" w:rsidRPr="6697D202">
        <w:rPr>
          <w:rFonts w:eastAsia="Arial" w:cs="Arial"/>
          <w:szCs w:val="22"/>
        </w:rPr>
        <w:t xml:space="preserve">  </w:t>
      </w:r>
      <w:r w:rsidRPr="6697D202">
        <w:rPr>
          <w:rFonts w:eastAsia="Arial" w:cs="Arial"/>
          <w:szCs w:val="22"/>
        </w:rPr>
        <w:t xml:space="preserve">An additional ground rod will be required at locations were measured resistance exceeds 25 </w:t>
      </w:r>
      <w:r w:rsidRPr="6697D202">
        <w:rPr>
          <w:rFonts w:eastAsia="Arial" w:cs="Arial"/>
          <w:szCs w:val="22"/>
        </w:rPr>
        <w:lastRenderedPageBreak/>
        <w:t>ohms.</w:t>
      </w:r>
      <w:r w:rsidR="2602857D" w:rsidRPr="6697D202">
        <w:rPr>
          <w:rFonts w:eastAsia="Arial" w:cs="Arial"/>
          <w:szCs w:val="22"/>
        </w:rPr>
        <w:t xml:space="preserve">  </w:t>
      </w:r>
      <w:r w:rsidRPr="6697D202">
        <w:rPr>
          <w:rFonts w:eastAsia="Arial" w:cs="Arial"/>
          <w:szCs w:val="22"/>
        </w:rPr>
        <w:t>Ground rods are included in the applicable concrete foundation or service installation pay item and will not be paid for separately.</w:t>
      </w:r>
    </w:p>
    <w:p w14:paraId="3F506D8F" w14:textId="1381D98A" w:rsidR="1CD731B4" w:rsidRDefault="1CD731B4" w:rsidP="6697D202">
      <w:pPr>
        <w:rPr>
          <w:rFonts w:eastAsia="Arial" w:cs="Arial"/>
          <w:color w:val="000000" w:themeColor="text1"/>
          <w:szCs w:val="22"/>
        </w:rPr>
      </w:pPr>
    </w:p>
    <w:p w14:paraId="64F69714" w14:textId="3F6026C1" w:rsidR="05FB15D6" w:rsidRDefault="54B2C630" w:rsidP="6697D202">
      <w:pPr>
        <w:ind w:left="720"/>
        <w:rPr>
          <w:rFonts w:eastAsia="Arial" w:cs="Arial"/>
          <w:color w:val="000000" w:themeColor="text1"/>
          <w:szCs w:val="22"/>
        </w:rPr>
      </w:pPr>
      <w:r w:rsidRPr="6697D202">
        <w:rPr>
          <w:rFonts w:eastAsia="Arial" w:cs="Arial"/>
          <w:szCs w:val="22"/>
        </w:rPr>
        <w:t>Testing shall be according to Article 801.13 (a) (4) and (5).</w:t>
      </w:r>
    </w:p>
    <w:p w14:paraId="54D78844" w14:textId="196D407F" w:rsidR="1CD731B4" w:rsidRDefault="1CD731B4" w:rsidP="6697D202">
      <w:pPr>
        <w:rPr>
          <w:rFonts w:eastAsia="Arial" w:cs="Arial"/>
          <w:color w:val="000000" w:themeColor="text1"/>
          <w:szCs w:val="22"/>
        </w:rPr>
      </w:pPr>
    </w:p>
    <w:p w14:paraId="335B1B12" w14:textId="4908ED89" w:rsidR="05FB15D6" w:rsidRDefault="54B2C630">
      <w:pPr>
        <w:pStyle w:val="ListParagraph"/>
        <w:numPr>
          <w:ilvl w:val="0"/>
          <w:numId w:val="7"/>
        </w:numPr>
        <w:tabs>
          <w:tab w:val="left" w:pos="1440"/>
          <w:tab w:val="left" w:pos="2016"/>
          <w:tab w:val="left" w:pos="2592"/>
          <w:tab w:val="left" w:pos="3168"/>
          <w:tab w:val="left" w:pos="3744"/>
          <w:tab w:val="left" w:pos="4320"/>
          <w:tab w:val="left" w:pos="8640"/>
        </w:tabs>
        <w:rPr>
          <w:rFonts w:ascii="Arial" w:eastAsia="Arial" w:hAnsi="Arial" w:cs="Arial"/>
          <w:color w:val="000000" w:themeColor="text1"/>
          <w:sz w:val="22"/>
          <w:szCs w:val="22"/>
        </w:rPr>
      </w:pPr>
      <w:r w:rsidRPr="6697D202">
        <w:rPr>
          <w:rFonts w:ascii="Arial" w:eastAsia="Arial" w:hAnsi="Arial" w:cs="Arial"/>
          <w:sz w:val="22"/>
          <w:szCs w:val="22"/>
        </w:rPr>
        <w:t>The grounded conductor (neutral conductor) shall be white color coded.</w:t>
      </w:r>
      <w:r w:rsidR="6FCA040B" w:rsidRPr="6697D202">
        <w:rPr>
          <w:rFonts w:ascii="Arial" w:eastAsia="Arial" w:hAnsi="Arial" w:cs="Arial"/>
          <w:sz w:val="22"/>
          <w:szCs w:val="22"/>
        </w:rPr>
        <w:t xml:space="preserve">  </w:t>
      </w:r>
      <w:r w:rsidRPr="6697D202">
        <w:rPr>
          <w:rFonts w:ascii="Arial" w:eastAsia="Arial" w:hAnsi="Arial" w:cs="Arial"/>
          <w:sz w:val="22"/>
          <w:szCs w:val="22"/>
        </w:rPr>
        <w:t>This conductor shall be bonded to the equipment grounding conductor</w:t>
      </w:r>
      <w:r w:rsidRPr="6697D202">
        <w:rPr>
          <w:rFonts w:ascii="Arial" w:eastAsia="Arial" w:hAnsi="Arial" w:cs="Arial"/>
          <w:i/>
          <w:iCs/>
          <w:sz w:val="22"/>
          <w:szCs w:val="22"/>
        </w:rPr>
        <w:t xml:space="preserve"> </w:t>
      </w:r>
      <w:r w:rsidRPr="6697D202">
        <w:rPr>
          <w:rFonts w:ascii="Arial" w:eastAsia="Arial" w:hAnsi="Arial" w:cs="Arial"/>
          <w:sz w:val="22"/>
          <w:szCs w:val="22"/>
        </w:rPr>
        <w:t>only at the Electric Service Installation.</w:t>
      </w:r>
      <w:r w:rsidR="330290FC" w:rsidRPr="6697D202">
        <w:rPr>
          <w:rFonts w:ascii="Arial" w:eastAsia="Arial" w:hAnsi="Arial" w:cs="Arial"/>
          <w:sz w:val="22"/>
          <w:szCs w:val="22"/>
        </w:rPr>
        <w:t xml:space="preserve">  </w:t>
      </w:r>
      <w:r w:rsidRPr="6697D202">
        <w:rPr>
          <w:rFonts w:ascii="Arial" w:eastAsia="Arial" w:hAnsi="Arial" w:cs="Arial"/>
          <w:sz w:val="22"/>
          <w:szCs w:val="22"/>
        </w:rPr>
        <w:t xml:space="preserve">All power cables shall include one neutral conductor of the same size. </w:t>
      </w:r>
    </w:p>
    <w:p w14:paraId="247FE9D6" w14:textId="3917493D" w:rsidR="1CD731B4" w:rsidRDefault="1CD731B4" w:rsidP="6697D202">
      <w:pPr>
        <w:tabs>
          <w:tab w:val="left" w:pos="1440"/>
          <w:tab w:val="left" w:pos="2016"/>
          <w:tab w:val="left" w:pos="2592"/>
          <w:tab w:val="left" w:pos="3168"/>
          <w:tab w:val="left" w:pos="3744"/>
          <w:tab w:val="left" w:pos="4320"/>
        </w:tabs>
        <w:ind w:right="720"/>
        <w:rPr>
          <w:rFonts w:eastAsia="Arial" w:cs="Arial"/>
          <w:color w:val="000000" w:themeColor="text1"/>
          <w:szCs w:val="22"/>
        </w:rPr>
      </w:pPr>
    </w:p>
    <w:p w14:paraId="66CD661B" w14:textId="7C606B5C" w:rsidR="05FB15D6" w:rsidRDefault="54B2C630">
      <w:pPr>
        <w:pStyle w:val="ListParagraph"/>
        <w:numPr>
          <w:ilvl w:val="0"/>
          <w:numId w:val="7"/>
        </w:numPr>
        <w:tabs>
          <w:tab w:val="left" w:pos="1440"/>
          <w:tab w:val="left" w:pos="2016"/>
          <w:tab w:val="left" w:pos="2592"/>
          <w:tab w:val="left" w:pos="3168"/>
          <w:tab w:val="left" w:pos="3744"/>
          <w:tab w:val="left" w:pos="4320"/>
        </w:tabs>
        <w:rPr>
          <w:rFonts w:ascii="Arial" w:eastAsia="Arial" w:hAnsi="Arial" w:cs="Arial"/>
          <w:color w:val="000000" w:themeColor="text1"/>
          <w:sz w:val="22"/>
          <w:szCs w:val="22"/>
        </w:rPr>
      </w:pPr>
      <w:r w:rsidRPr="6697D202">
        <w:rPr>
          <w:rFonts w:ascii="Arial" w:eastAsia="Arial" w:hAnsi="Arial" w:cs="Arial"/>
          <w:sz w:val="22"/>
          <w:szCs w:val="22"/>
        </w:rPr>
        <w:t>The equipment grounding conductor shall be green color coded.</w:t>
      </w:r>
      <w:r w:rsidR="7F561C96" w:rsidRPr="6697D202">
        <w:rPr>
          <w:rFonts w:ascii="Arial" w:eastAsia="Arial" w:hAnsi="Arial" w:cs="Arial"/>
          <w:sz w:val="22"/>
          <w:szCs w:val="22"/>
        </w:rPr>
        <w:t xml:space="preserve">  </w:t>
      </w:r>
      <w:r w:rsidRPr="6697D202">
        <w:rPr>
          <w:rFonts w:ascii="Arial" w:eastAsia="Arial" w:hAnsi="Arial" w:cs="Arial"/>
          <w:sz w:val="22"/>
          <w:szCs w:val="22"/>
        </w:rPr>
        <w:t>The following is in addition to Article 801.04 of the Standard Specifications</w:t>
      </w:r>
      <w:r w:rsidR="2348B468" w:rsidRPr="6697D202">
        <w:rPr>
          <w:rFonts w:ascii="Arial" w:eastAsia="Arial" w:hAnsi="Arial" w:cs="Arial"/>
          <w:sz w:val="22"/>
          <w:szCs w:val="22"/>
        </w:rPr>
        <w:t>:</w:t>
      </w:r>
    </w:p>
    <w:p w14:paraId="4BD2C245" w14:textId="5B0111AB" w:rsidR="1CD731B4" w:rsidRDefault="1CD731B4" w:rsidP="6697D202">
      <w:pPr>
        <w:tabs>
          <w:tab w:val="left" w:pos="1440"/>
          <w:tab w:val="left" w:pos="2016"/>
          <w:tab w:val="left" w:pos="2592"/>
          <w:tab w:val="left" w:pos="3168"/>
          <w:tab w:val="left" w:pos="3744"/>
          <w:tab w:val="left" w:pos="4320"/>
        </w:tabs>
        <w:rPr>
          <w:rFonts w:eastAsia="Arial" w:cs="Arial"/>
          <w:color w:val="000000" w:themeColor="text1"/>
          <w:szCs w:val="22"/>
        </w:rPr>
      </w:pPr>
    </w:p>
    <w:p w14:paraId="7EEBDDF8" w14:textId="0920D7A7" w:rsidR="05FB15D6" w:rsidRDefault="54B2C630">
      <w:pPr>
        <w:pStyle w:val="ListParagraph"/>
        <w:numPr>
          <w:ilvl w:val="1"/>
          <w:numId w:val="7"/>
        </w:numPr>
        <w:tabs>
          <w:tab w:val="left" w:pos="1440"/>
          <w:tab w:val="left" w:pos="2016"/>
          <w:tab w:val="left" w:pos="2592"/>
          <w:tab w:val="left" w:pos="3168"/>
          <w:tab w:val="left" w:pos="3744"/>
          <w:tab w:val="left" w:pos="4320"/>
        </w:tabs>
        <w:rPr>
          <w:rFonts w:ascii="Arial" w:eastAsia="Arial" w:hAnsi="Arial" w:cs="Arial"/>
          <w:color w:val="000000" w:themeColor="text1"/>
          <w:sz w:val="22"/>
          <w:szCs w:val="22"/>
        </w:rPr>
      </w:pPr>
      <w:r w:rsidRPr="6697D202">
        <w:rPr>
          <w:rFonts w:ascii="Arial" w:eastAsia="Arial" w:hAnsi="Arial" w:cs="Arial"/>
          <w:sz w:val="22"/>
          <w:szCs w:val="22"/>
        </w:rPr>
        <w:t>Equipment grounding conductors shall be bonded to the grounded conductor (neutral conductor) only at the Electric Service Installation.  The equipment grounding conductor is paid for separately and shall be continuous.  The Earth shall not be used as the equipment grounding conductor.</w:t>
      </w:r>
    </w:p>
    <w:p w14:paraId="0499FCBB" w14:textId="7BEA6F3D" w:rsidR="1CD731B4" w:rsidRDefault="1CD731B4" w:rsidP="6697D202">
      <w:pPr>
        <w:tabs>
          <w:tab w:val="num" w:pos="1080"/>
          <w:tab w:val="left" w:pos="1440"/>
          <w:tab w:val="left" w:pos="2016"/>
          <w:tab w:val="left" w:pos="2592"/>
          <w:tab w:val="left" w:pos="3168"/>
          <w:tab w:val="left" w:pos="3744"/>
          <w:tab w:val="left" w:pos="4320"/>
        </w:tabs>
        <w:ind w:left="1080"/>
        <w:rPr>
          <w:rFonts w:eastAsia="Arial" w:cs="Arial"/>
          <w:color w:val="000000" w:themeColor="text1"/>
          <w:szCs w:val="22"/>
        </w:rPr>
      </w:pPr>
    </w:p>
    <w:p w14:paraId="13565496" w14:textId="13F3C40A" w:rsidR="05FB15D6" w:rsidRDefault="54B2C630">
      <w:pPr>
        <w:pStyle w:val="ListParagraph"/>
        <w:numPr>
          <w:ilvl w:val="1"/>
          <w:numId w:val="7"/>
        </w:numPr>
        <w:tabs>
          <w:tab w:val="left" w:pos="1440"/>
          <w:tab w:val="left" w:pos="2016"/>
          <w:tab w:val="left" w:pos="2592"/>
          <w:tab w:val="left" w:pos="3168"/>
          <w:tab w:val="left" w:pos="3744"/>
          <w:tab w:val="left" w:pos="4320"/>
        </w:tabs>
        <w:rPr>
          <w:rFonts w:ascii="Arial" w:eastAsia="Arial" w:hAnsi="Arial" w:cs="Arial"/>
          <w:sz w:val="22"/>
          <w:szCs w:val="22"/>
        </w:rPr>
      </w:pPr>
      <w:r w:rsidRPr="6697D202">
        <w:rPr>
          <w:rFonts w:ascii="Arial" w:eastAsia="Arial" w:hAnsi="Arial" w:cs="Arial"/>
          <w:sz w:val="22"/>
          <w:szCs w:val="22"/>
        </w:rPr>
        <w:t>Equipment grounding conductor</w:t>
      </w:r>
      <w:r w:rsidRPr="6697D202">
        <w:rPr>
          <w:rFonts w:ascii="Arial" w:eastAsia="Arial" w:hAnsi="Arial" w:cs="Arial"/>
          <w:i/>
          <w:iCs/>
          <w:sz w:val="22"/>
          <w:szCs w:val="22"/>
        </w:rPr>
        <w:t>s</w:t>
      </w:r>
      <w:r w:rsidRPr="6697D202">
        <w:rPr>
          <w:rFonts w:ascii="Arial" w:eastAsia="Arial" w:hAnsi="Arial" w:cs="Arial"/>
          <w:sz w:val="22"/>
          <w:szCs w:val="22"/>
        </w:rPr>
        <w:t xml:space="preserve"> shall be bonded, using a UL Listed grounding connector, to all traffic signal mast arm poles, traffic signal posts, pedestrian posts, pull boxes, handhole frames and covers, conduits, and other metallic enclosures throughout the traffic signal wiring system, except </w:t>
      </w:r>
      <w:proofErr w:type="gramStart"/>
      <w:r w:rsidRPr="6697D202">
        <w:rPr>
          <w:rFonts w:ascii="Arial" w:eastAsia="Arial" w:hAnsi="Arial" w:cs="Arial"/>
          <w:sz w:val="22"/>
          <w:szCs w:val="22"/>
        </w:rPr>
        <w:t>where</w:t>
      </w:r>
      <w:proofErr w:type="gramEnd"/>
      <w:r w:rsidRPr="6697D202">
        <w:rPr>
          <w:rFonts w:ascii="Arial" w:eastAsia="Arial" w:hAnsi="Arial" w:cs="Arial"/>
          <w:sz w:val="22"/>
          <w:szCs w:val="22"/>
        </w:rPr>
        <w:t xml:space="preserve"> noted herein.</w:t>
      </w:r>
      <w:r w:rsidR="73046BCA" w:rsidRPr="6697D202">
        <w:rPr>
          <w:rFonts w:ascii="Arial" w:eastAsia="Arial" w:hAnsi="Arial" w:cs="Arial"/>
          <w:sz w:val="22"/>
          <w:szCs w:val="22"/>
        </w:rPr>
        <w:t xml:space="preserve">  </w:t>
      </w:r>
      <w:r w:rsidRPr="6697D202">
        <w:rPr>
          <w:rFonts w:ascii="Arial" w:eastAsia="Arial" w:hAnsi="Arial" w:cs="Arial"/>
          <w:sz w:val="22"/>
          <w:szCs w:val="22"/>
        </w:rPr>
        <w:t>Bonding shall be made with a splice and pigtail connection, using a sized compression type copper sleeve, sealant tape, and heat-shrinkable cap.</w:t>
      </w:r>
      <w:r w:rsidR="29592F60" w:rsidRPr="6697D202">
        <w:rPr>
          <w:rFonts w:ascii="Arial" w:eastAsia="Arial" w:hAnsi="Arial" w:cs="Arial"/>
          <w:sz w:val="22"/>
          <w:szCs w:val="22"/>
        </w:rPr>
        <w:t xml:space="preserve">  </w:t>
      </w:r>
      <w:r w:rsidRPr="6697D202">
        <w:rPr>
          <w:rFonts w:ascii="Arial" w:eastAsia="Arial" w:hAnsi="Arial" w:cs="Arial"/>
          <w:sz w:val="22"/>
          <w:szCs w:val="22"/>
        </w:rPr>
        <w:t>A UL listed electrical joint compound shall be applied to all conductors’ terminations, connector threads and contact points.</w:t>
      </w:r>
      <w:r w:rsidR="0E85FCA9" w:rsidRPr="6697D202">
        <w:rPr>
          <w:rFonts w:ascii="Arial" w:eastAsia="Arial" w:hAnsi="Arial" w:cs="Arial"/>
          <w:sz w:val="22"/>
          <w:szCs w:val="22"/>
        </w:rPr>
        <w:t xml:space="preserve">  </w:t>
      </w:r>
      <w:r w:rsidRPr="6697D202">
        <w:rPr>
          <w:rFonts w:ascii="Arial" w:eastAsia="Arial" w:hAnsi="Arial" w:cs="Arial"/>
          <w:sz w:val="22"/>
          <w:szCs w:val="22"/>
        </w:rPr>
        <w:t>Conduit grounding bushings shall be installed at all conduit terminations, including spare or empty conduits and conduit protruding from handhole walls.</w:t>
      </w:r>
    </w:p>
    <w:p w14:paraId="6E87F0ED" w14:textId="223C9DAF" w:rsidR="1CD731B4" w:rsidRDefault="1CD731B4" w:rsidP="6697D202">
      <w:pPr>
        <w:tabs>
          <w:tab w:val="num" w:pos="1080"/>
          <w:tab w:val="left" w:pos="1440"/>
          <w:tab w:val="left" w:pos="2016"/>
          <w:tab w:val="left" w:pos="2592"/>
          <w:tab w:val="left" w:pos="3168"/>
          <w:tab w:val="left" w:pos="3744"/>
          <w:tab w:val="left" w:pos="4320"/>
        </w:tabs>
        <w:ind w:left="1080"/>
        <w:rPr>
          <w:rFonts w:eastAsia="Arial" w:cs="Arial"/>
          <w:color w:val="000000" w:themeColor="text1"/>
          <w:szCs w:val="22"/>
        </w:rPr>
      </w:pPr>
    </w:p>
    <w:p w14:paraId="2C5BB1CD" w14:textId="24717A18" w:rsidR="05FB15D6" w:rsidRDefault="54B2C630">
      <w:pPr>
        <w:pStyle w:val="ListParagraph"/>
        <w:numPr>
          <w:ilvl w:val="1"/>
          <w:numId w:val="7"/>
        </w:numPr>
        <w:tabs>
          <w:tab w:val="left" w:pos="1440"/>
          <w:tab w:val="left" w:pos="2016"/>
          <w:tab w:val="left" w:pos="2592"/>
          <w:tab w:val="left" w:pos="3168"/>
          <w:tab w:val="left" w:pos="3744"/>
          <w:tab w:val="left" w:pos="4320"/>
        </w:tabs>
        <w:rPr>
          <w:rFonts w:ascii="Arial" w:eastAsia="Arial" w:hAnsi="Arial" w:cs="Arial"/>
          <w:color w:val="000000" w:themeColor="text1"/>
          <w:sz w:val="22"/>
          <w:szCs w:val="22"/>
        </w:rPr>
      </w:pPr>
      <w:r w:rsidRPr="6697D202">
        <w:rPr>
          <w:rFonts w:ascii="Arial" w:eastAsia="Arial" w:hAnsi="Arial" w:cs="Arial"/>
          <w:sz w:val="22"/>
          <w:szCs w:val="22"/>
        </w:rPr>
        <w:t>All metallic and non-metallic raceways, including spare or empty raceways, shall have a continuous equipment grounding conductor, except raceways containing only detector loop lead-in circuits, circuits under 50 V and/or fiber optic cable will not be required to include an equipment grounding conductor.</w:t>
      </w:r>
    </w:p>
    <w:p w14:paraId="4EEC9853" w14:textId="2AF40A7D" w:rsidR="1CD731B4" w:rsidRDefault="1CD731B4" w:rsidP="6697D202">
      <w:pPr>
        <w:tabs>
          <w:tab w:val="left" w:pos="1440"/>
          <w:tab w:val="left" w:pos="2016"/>
          <w:tab w:val="left" w:pos="2592"/>
          <w:tab w:val="left" w:pos="3168"/>
          <w:tab w:val="left" w:pos="3744"/>
          <w:tab w:val="left" w:pos="4320"/>
        </w:tabs>
        <w:rPr>
          <w:rFonts w:eastAsia="Arial" w:cs="Arial"/>
          <w:color w:val="000000" w:themeColor="text1"/>
          <w:szCs w:val="22"/>
        </w:rPr>
      </w:pPr>
    </w:p>
    <w:p w14:paraId="6A7B8B05" w14:textId="4619B14F" w:rsidR="05FB15D6" w:rsidRDefault="54B2C630">
      <w:pPr>
        <w:pStyle w:val="ListParagraph"/>
        <w:numPr>
          <w:ilvl w:val="1"/>
          <w:numId w:val="7"/>
        </w:numPr>
        <w:tabs>
          <w:tab w:val="left" w:pos="1440"/>
          <w:tab w:val="left" w:pos="2016"/>
          <w:tab w:val="left" w:pos="2592"/>
          <w:tab w:val="left" w:pos="3168"/>
          <w:tab w:val="left" w:pos="3744"/>
          <w:tab w:val="left" w:pos="4320"/>
        </w:tabs>
        <w:rPr>
          <w:rFonts w:ascii="Arial" w:eastAsia="Arial" w:hAnsi="Arial" w:cs="Arial"/>
          <w:color w:val="000000" w:themeColor="text1"/>
          <w:sz w:val="22"/>
          <w:szCs w:val="22"/>
        </w:rPr>
      </w:pPr>
      <w:r w:rsidRPr="6697D202">
        <w:rPr>
          <w:rFonts w:ascii="Arial" w:eastAsia="Arial" w:hAnsi="Arial" w:cs="Arial"/>
          <w:sz w:val="22"/>
          <w:szCs w:val="22"/>
        </w:rPr>
        <w:t>Individual conductor splices in handholes shall be soldered and sealed with heat shrink.</w:t>
      </w:r>
      <w:r w:rsidR="53F2EA1A" w:rsidRPr="6697D202">
        <w:rPr>
          <w:rFonts w:ascii="Arial" w:eastAsia="Arial" w:hAnsi="Arial" w:cs="Arial"/>
          <w:sz w:val="22"/>
          <w:szCs w:val="22"/>
        </w:rPr>
        <w:t xml:space="preserve">  </w:t>
      </w:r>
      <w:r w:rsidRPr="6697D202">
        <w:rPr>
          <w:rFonts w:ascii="Arial" w:eastAsia="Arial" w:hAnsi="Arial" w:cs="Arial"/>
          <w:sz w:val="22"/>
          <w:szCs w:val="22"/>
        </w:rPr>
        <w:t>When necessary to maintain effective equipment grounding, a full cable heat shrink shall be provided over individual conductor heat shrinks.</w:t>
      </w:r>
    </w:p>
    <w:p w14:paraId="06C024E1" w14:textId="30BB1A64" w:rsidR="1CD731B4" w:rsidRDefault="1CD731B4" w:rsidP="6697D202">
      <w:pPr>
        <w:tabs>
          <w:tab w:val="left" w:pos="1440"/>
          <w:tab w:val="left" w:pos="2016"/>
          <w:tab w:val="left" w:pos="2592"/>
          <w:tab w:val="left" w:pos="3168"/>
          <w:tab w:val="left" w:pos="3744"/>
          <w:tab w:val="left" w:pos="4320"/>
        </w:tabs>
        <w:ind w:left="720"/>
        <w:rPr>
          <w:rFonts w:eastAsia="Arial" w:cs="Arial"/>
          <w:color w:val="000000" w:themeColor="text1"/>
          <w:szCs w:val="22"/>
        </w:rPr>
      </w:pPr>
    </w:p>
    <w:p w14:paraId="2B9D14D4" w14:textId="759B6CBB" w:rsidR="05FB15D6" w:rsidRDefault="54B2C630">
      <w:pPr>
        <w:pStyle w:val="ListParagraph"/>
        <w:numPr>
          <w:ilvl w:val="0"/>
          <w:numId w:val="7"/>
        </w:numPr>
        <w:rPr>
          <w:rFonts w:ascii="Arial" w:eastAsia="Arial" w:hAnsi="Arial" w:cs="Arial"/>
          <w:color w:val="000000" w:themeColor="text1"/>
          <w:sz w:val="22"/>
          <w:szCs w:val="22"/>
        </w:rPr>
      </w:pPr>
      <w:r w:rsidRPr="6697D202">
        <w:rPr>
          <w:rFonts w:ascii="Arial" w:eastAsia="Arial" w:hAnsi="Arial" w:cs="Arial"/>
          <w:sz w:val="22"/>
          <w:szCs w:val="22"/>
        </w:rPr>
        <w:t xml:space="preserve">The grounding electrode conductor shall be </w:t>
      </w:r>
      <w:proofErr w:type="gramStart"/>
      <w:r w:rsidRPr="6697D202">
        <w:rPr>
          <w:rFonts w:ascii="Arial" w:eastAsia="Arial" w:hAnsi="Arial" w:cs="Arial"/>
          <w:sz w:val="22"/>
          <w:szCs w:val="22"/>
        </w:rPr>
        <w:t>similar to</w:t>
      </w:r>
      <w:proofErr w:type="gramEnd"/>
      <w:r w:rsidRPr="6697D202">
        <w:rPr>
          <w:rFonts w:ascii="Arial" w:eastAsia="Arial" w:hAnsi="Arial" w:cs="Arial"/>
          <w:sz w:val="22"/>
          <w:szCs w:val="22"/>
        </w:rPr>
        <w:t xml:space="preserve"> the equipment grounding conductor in color coding (green) and size.</w:t>
      </w:r>
      <w:r w:rsidR="36CA9D16" w:rsidRPr="6697D202">
        <w:rPr>
          <w:rFonts w:ascii="Arial" w:eastAsia="Arial" w:hAnsi="Arial" w:cs="Arial"/>
          <w:sz w:val="22"/>
          <w:szCs w:val="22"/>
        </w:rPr>
        <w:t xml:space="preserve">  </w:t>
      </w:r>
      <w:r w:rsidRPr="6697D202">
        <w:rPr>
          <w:rFonts w:ascii="Arial" w:eastAsia="Arial" w:hAnsi="Arial" w:cs="Arial"/>
          <w:sz w:val="22"/>
          <w:szCs w:val="22"/>
        </w:rPr>
        <w:t>The grounding electrode conductor is used to connect the ground rod to the equipment grounding conductor and is bonded to ground rods via exothermic welding, UL listed pressure connectors, and UL listed clamps.</w:t>
      </w:r>
      <w:r w:rsidR="61ADAC4E" w:rsidRPr="6697D202">
        <w:rPr>
          <w:rFonts w:ascii="Arial" w:eastAsia="Arial" w:hAnsi="Arial" w:cs="Arial"/>
          <w:sz w:val="22"/>
          <w:szCs w:val="22"/>
        </w:rPr>
        <w:t>”</w:t>
      </w:r>
    </w:p>
    <w:sectPr w:rsidR="05FB15D6" w:rsidSect="00512229">
      <w:footerReference w:type="even" r:id="rId8"/>
      <w:pgSz w:w="12240" w:h="15840" w:code="1"/>
      <w:pgMar w:top="2520" w:right="1440" w:bottom="1440" w:left="1440" w:header="720" w:footer="720" w:gutter="0"/>
      <w:pgNumType w:start="1" w:chapStyle="1" w:chapSep="period"/>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28D6E" w14:textId="77777777" w:rsidR="00A53866" w:rsidRDefault="00A53866">
      <w:r>
        <w:separator/>
      </w:r>
    </w:p>
    <w:p w14:paraId="36C89BFD" w14:textId="77777777" w:rsidR="00A53866" w:rsidRDefault="00A53866"/>
  </w:endnote>
  <w:endnote w:type="continuationSeparator" w:id="0">
    <w:p w14:paraId="4715D196" w14:textId="77777777" w:rsidR="00A53866" w:rsidRDefault="00A53866">
      <w:r>
        <w:continuationSeparator/>
      </w:r>
    </w:p>
    <w:p w14:paraId="2B16514B" w14:textId="77777777" w:rsidR="00A53866" w:rsidRDefault="00A53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4BA1D" w14:textId="77777777" w:rsidR="0083092A" w:rsidRDefault="0083092A">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F8659F">
      <w:rPr>
        <w:rStyle w:val="PageNumber"/>
        <w:noProof/>
      </w:rPr>
      <w:t>1</w:t>
    </w:r>
    <w:r>
      <w:rPr>
        <w:rStyle w:val="PageNumber"/>
      </w:rPr>
      <w:fldChar w:fldCharType="end"/>
    </w:r>
  </w:p>
  <w:p w14:paraId="34FF1C98" w14:textId="77777777" w:rsidR="0083092A" w:rsidRDefault="0083092A">
    <w:pPr>
      <w:pStyle w:val="Footer"/>
      <w:ind w:firstLine="360"/>
    </w:pPr>
  </w:p>
  <w:p w14:paraId="6D072C0D" w14:textId="77777777" w:rsidR="0083092A" w:rsidRDefault="008309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3A598" w14:textId="77777777" w:rsidR="00A53866" w:rsidRDefault="00A53866">
      <w:r>
        <w:separator/>
      </w:r>
    </w:p>
    <w:p w14:paraId="4CB4A1A4" w14:textId="77777777" w:rsidR="00A53866" w:rsidRDefault="00A53866"/>
  </w:footnote>
  <w:footnote w:type="continuationSeparator" w:id="0">
    <w:p w14:paraId="3CD756E9" w14:textId="77777777" w:rsidR="00A53866" w:rsidRDefault="00A53866">
      <w:r>
        <w:continuationSeparator/>
      </w:r>
    </w:p>
    <w:p w14:paraId="2C2DF812" w14:textId="77777777" w:rsidR="00A53866" w:rsidRDefault="00A538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24E1D"/>
    <w:multiLevelType w:val="hybridMultilevel"/>
    <w:tmpl w:val="CEE498A4"/>
    <w:lvl w:ilvl="0" w:tplc="32FEA862">
      <w:start w:val="3"/>
      <w:numFmt w:val="lowerLetter"/>
      <w:lvlText w:val="(%1)"/>
      <w:lvlJc w:val="left"/>
      <w:pPr>
        <w:ind w:left="720" w:hanging="360"/>
      </w:pPr>
    </w:lvl>
    <w:lvl w:ilvl="1" w:tplc="26E46204">
      <w:start w:val="1"/>
      <w:numFmt w:val="lowerLetter"/>
      <w:lvlText w:val="%2."/>
      <w:lvlJc w:val="left"/>
      <w:pPr>
        <w:ind w:left="1440" w:hanging="360"/>
      </w:pPr>
    </w:lvl>
    <w:lvl w:ilvl="2" w:tplc="A726C822">
      <w:start w:val="1"/>
      <w:numFmt w:val="lowerRoman"/>
      <w:lvlText w:val="%3."/>
      <w:lvlJc w:val="right"/>
      <w:pPr>
        <w:ind w:left="2160" w:hanging="180"/>
      </w:pPr>
    </w:lvl>
    <w:lvl w:ilvl="3" w:tplc="467EDABC">
      <w:start w:val="1"/>
      <w:numFmt w:val="decimal"/>
      <w:lvlText w:val="%4."/>
      <w:lvlJc w:val="left"/>
      <w:pPr>
        <w:ind w:left="2880" w:hanging="360"/>
      </w:pPr>
    </w:lvl>
    <w:lvl w:ilvl="4" w:tplc="E1A2A29C">
      <w:start w:val="1"/>
      <w:numFmt w:val="lowerLetter"/>
      <w:lvlText w:val="%5."/>
      <w:lvlJc w:val="left"/>
      <w:pPr>
        <w:ind w:left="3600" w:hanging="360"/>
      </w:pPr>
    </w:lvl>
    <w:lvl w:ilvl="5" w:tplc="B92C7A16">
      <w:start w:val="1"/>
      <w:numFmt w:val="lowerRoman"/>
      <w:lvlText w:val="%6."/>
      <w:lvlJc w:val="right"/>
      <w:pPr>
        <w:ind w:left="4320" w:hanging="180"/>
      </w:pPr>
    </w:lvl>
    <w:lvl w:ilvl="6" w:tplc="04FC82EC">
      <w:start w:val="1"/>
      <w:numFmt w:val="decimal"/>
      <w:lvlText w:val="%7."/>
      <w:lvlJc w:val="left"/>
      <w:pPr>
        <w:ind w:left="5040" w:hanging="360"/>
      </w:pPr>
    </w:lvl>
    <w:lvl w:ilvl="7" w:tplc="22A6A5B2">
      <w:start w:val="1"/>
      <w:numFmt w:val="lowerLetter"/>
      <w:lvlText w:val="%8."/>
      <w:lvlJc w:val="left"/>
      <w:pPr>
        <w:ind w:left="5760" w:hanging="360"/>
      </w:pPr>
    </w:lvl>
    <w:lvl w:ilvl="8" w:tplc="280E2044">
      <w:start w:val="1"/>
      <w:numFmt w:val="lowerRoman"/>
      <w:lvlText w:val="%9."/>
      <w:lvlJc w:val="right"/>
      <w:pPr>
        <w:ind w:left="6480" w:hanging="180"/>
      </w:pPr>
    </w:lvl>
  </w:abstractNum>
  <w:abstractNum w:abstractNumId="1" w15:restartNumberingAfterBreak="0">
    <w:nsid w:val="1661A97B"/>
    <w:multiLevelType w:val="hybridMultilevel"/>
    <w:tmpl w:val="2FDA1F74"/>
    <w:lvl w:ilvl="0" w:tplc="E54296FA">
      <w:start w:val="2"/>
      <w:numFmt w:val="lowerLetter"/>
      <w:lvlText w:val="(%1)"/>
      <w:lvlJc w:val="left"/>
      <w:pPr>
        <w:ind w:left="1080" w:hanging="360"/>
      </w:pPr>
    </w:lvl>
    <w:lvl w:ilvl="1" w:tplc="68A28C54">
      <w:start w:val="1"/>
      <w:numFmt w:val="decimal"/>
      <w:lvlText w:val="(%2)"/>
      <w:lvlJc w:val="left"/>
      <w:pPr>
        <w:ind w:left="1800" w:hanging="360"/>
      </w:pPr>
    </w:lvl>
    <w:lvl w:ilvl="2" w:tplc="D83063D4">
      <w:start w:val="1"/>
      <w:numFmt w:val="lowerLetter"/>
      <w:lvlText w:val="%3."/>
      <w:lvlJc w:val="left"/>
      <w:pPr>
        <w:ind w:left="2520" w:hanging="180"/>
      </w:pPr>
    </w:lvl>
    <w:lvl w:ilvl="3" w:tplc="42C633E4">
      <w:start w:val="1"/>
      <w:numFmt w:val="decimal"/>
      <w:lvlText w:val="%4."/>
      <w:lvlJc w:val="left"/>
      <w:pPr>
        <w:ind w:left="3240" w:hanging="360"/>
      </w:pPr>
    </w:lvl>
    <w:lvl w:ilvl="4" w:tplc="31A2731C">
      <w:start w:val="1"/>
      <w:numFmt w:val="lowerLetter"/>
      <w:lvlText w:val="%5."/>
      <w:lvlJc w:val="left"/>
      <w:pPr>
        <w:ind w:left="3960" w:hanging="360"/>
      </w:pPr>
    </w:lvl>
    <w:lvl w:ilvl="5" w:tplc="74185DF0">
      <w:start w:val="1"/>
      <w:numFmt w:val="lowerRoman"/>
      <w:lvlText w:val="%6."/>
      <w:lvlJc w:val="right"/>
      <w:pPr>
        <w:ind w:left="4680" w:hanging="180"/>
      </w:pPr>
    </w:lvl>
    <w:lvl w:ilvl="6" w:tplc="3C224440">
      <w:start w:val="1"/>
      <w:numFmt w:val="decimal"/>
      <w:lvlText w:val="%7."/>
      <w:lvlJc w:val="left"/>
      <w:pPr>
        <w:ind w:left="5400" w:hanging="360"/>
      </w:pPr>
    </w:lvl>
    <w:lvl w:ilvl="7" w:tplc="CFF0B820">
      <w:start w:val="1"/>
      <w:numFmt w:val="lowerLetter"/>
      <w:lvlText w:val="%8."/>
      <w:lvlJc w:val="left"/>
      <w:pPr>
        <w:ind w:left="6120" w:hanging="360"/>
      </w:pPr>
    </w:lvl>
    <w:lvl w:ilvl="8" w:tplc="414A39FC">
      <w:start w:val="1"/>
      <w:numFmt w:val="lowerRoman"/>
      <w:lvlText w:val="%9."/>
      <w:lvlJc w:val="right"/>
      <w:pPr>
        <w:ind w:left="6840" w:hanging="180"/>
      </w:pPr>
    </w:lvl>
  </w:abstractNum>
  <w:abstractNum w:abstractNumId="2" w15:restartNumberingAfterBreak="0">
    <w:nsid w:val="1B524F93"/>
    <w:multiLevelType w:val="hybridMultilevel"/>
    <w:tmpl w:val="62BE7B56"/>
    <w:lvl w:ilvl="0" w:tplc="FC365DFC">
      <w:start w:val="1"/>
      <w:numFmt w:val="decimal"/>
      <w:lvlText w:val="(%1)"/>
      <w:lvlJc w:val="left"/>
      <w:pPr>
        <w:ind w:left="1440" w:hanging="360"/>
      </w:pPr>
    </w:lvl>
    <w:lvl w:ilvl="1" w:tplc="F2F084B0">
      <w:start w:val="1"/>
      <w:numFmt w:val="lowerLetter"/>
      <w:lvlText w:val="%2."/>
      <w:lvlJc w:val="left"/>
      <w:pPr>
        <w:ind w:left="2160" w:hanging="360"/>
      </w:pPr>
    </w:lvl>
    <w:lvl w:ilvl="2" w:tplc="EBD4C786">
      <w:start w:val="1"/>
      <w:numFmt w:val="lowerRoman"/>
      <w:lvlText w:val="%3."/>
      <w:lvlJc w:val="right"/>
      <w:pPr>
        <w:ind w:left="2880" w:hanging="180"/>
      </w:pPr>
    </w:lvl>
    <w:lvl w:ilvl="3" w:tplc="D864EF96">
      <w:start w:val="1"/>
      <w:numFmt w:val="decimal"/>
      <w:lvlText w:val="%4."/>
      <w:lvlJc w:val="left"/>
      <w:pPr>
        <w:ind w:left="3600" w:hanging="360"/>
      </w:pPr>
    </w:lvl>
    <w:lvl w:ilvl="4" w:tplc="07A0CF00">
      <w:start w:val="1"/>
      <w:numFmt w:val="lowerLetter"/>
      <w:lvlText w:val="%5."/>
      <w:lvlJc w:val="left"/>
      <w:pPr>
        <w:ind w:left="4320" w:hanging="360"/>
      </w:pPr>
    </w:lvl>
    <w:lvl w:ilvl="5" w:tplc="AA1C82FA">
      <w:start w:val="1"/>
      <w:numFmt w:val="lowerRoman"/>
      <w:lvlText w:val="%6."/>
      <w:lvlJc w:val="right"/>
      <w:pPr>
        <w:ind w:left="5040" w:hanging="180"/>
      </w:pPr>
    </w:lvl>
    <w:lvl w:ilvl="6" w:tplc="1F568DAA">
      <w:start w:val="1"/>
      <w:numFmt w:val="decimal"/>
      <w:lvlText w:val="%7."/>
      <w:lvlJc w:val="left"/>
      <w:pPr>
        <w:ind w:left="5760" w:hanging="360"/>
      </w:pPr>
    </w:lvl>
    <w:lvl w:ilvl="7" w:tplc="32FA0F78">
      <w:start w:val="1"/>
      <w:numFmt w:val="lowerLetter"/>
      <w:lvlText w:val="%8."/>
      <w:lvlJc w:val="left"/>
      <w:pPr>
        <w:ind w:left="6480" w:hanging="360"/>
      </w:pPr>
    </w:lvl>
    <w:lvl w:ilvl="8" w:tplc="C714C070">
      <w:start w:val="1"/>
      <w:numFmt w:val="lowerRoman"/>
      <w:lvlText w:val="%9."/>
      <w:lvlJc w:val="right"/>
      <w:pPr>
        <w:ind w:left="7200" w:hanging="180"/>
      </w:pPr>
    </w:lvl>
  </w:abstractNum>
  <w:abstractNum w:abstractNumId="3" w15:restartNumberingAfterBreak="0">
    <w:nsid w:val="21C9C951"/>
    <w:multiLevelType w:val="hybridMultilevel"/>
    <w:tmpl w:val="8794D4B2"/>
    <w:lvl w:ilvl="0" w:tplc="6158F804">
      <w:start w:val="1"/>
      <w:numFmt w:val="decimal"/>
      <w:lvlText w:val="(%1)"/>
      <w:lvlJc w:val="left"/>
      <w:pPr>
        <w:ind w:left="1080" w:hanging="360"/>
      </w:pPr>
    </w:lvl>
    <w:lvl w:ilvl="1" w:tplc="745A3C52">
      <w:start w:val="1"/>
      <w:numFmt w:val="decimal"/>
      <w:lvlText w:val="(%2)"/>
      <w:lvlJc w:val="left"/>
      <w:pPr>
        <w:ind w:left="1800" w:hanging="360"/>
      </w:pPr>
    </w:lvl>
    <w:lvl w:ilvl="2" w:tplc="A74E044E">
      <w:start w:val="1"/>
      <w:numFmt w:val="lowerRoman"/>
      <w:lvlText w:val="%3."/>
      <w:lvlJc w:val="right"/>
      <w:pPr>
        <w:ind w:left="2520" w:hanging="180"/>
      </w:pPr>
    </w:lvl>
    <w:lvl w:ilvl="3" w:tplc="5CF0F8FA">
      <w:start w:val="1"/>
      <w:numFmt w:val="decimal"/>
      <w:lvlText w:val="%4."/>
      <w:lvlJc w:val="left"/>
      <w:pPr>
        <w:ind w:left="3240" w:hanging="360"/>
      </w:pPr>
    </w:lvl>
    <w:lvl w:ilvl="4" w:tplc="4C76A0A6">
      <w:start w:val="1"/>
      <w:numFmt w:val="lowerLetter"/>
      <w:lvlText w:val="%5."/>
      <w:lvlJc w:val="left"/>
      <w:pPr>
        <w:ind w:left="3960" w:hanging="360"/>
      </w:pPr>
    </w:lvl>
    <w:lvl w:ilvl="5" w:tplc="B1BC1CE8">
      <w:start w:val="1"/>
      <w:numFmt w:val="lowerRoman"/>
      <w:lvlText w:val="%6."/>
      <w:lvlJc w:val="right"/>
      <w:pPr>
        <w:ind w:left="4680" w:hanging="180"/>
      </w:pPr>
    </w:lvl>
    <w:lvl w:ilvl="6" w:tplc="5D064D68">
      <w:start w:val="1"/>
      <w:numFmt w:val="decimal"/>
      <w:lvlText w:val="%7."/>
      <w:lvlJc w:val="left"/>
      <w:pPr>
        <w:ind w:left="5400" w:hanging="360"/>
      </w:pPr>
    </w:lvl>
    <w:lvl w:ilvl="7" w:tplc="EDDCC3B6">
      <w:start w:val="1"/>
      <w:numFmt w:val="lowerLetter"/>
      <w:lvlText w:val="%8."/>
      <w:lvlJc w:val="left"/>
      <w:pPr>
        <w:ind w:left="6120" w:hanging="360"/>
      </w:pPr>
    </w:lvl>
    <w:lvl w:ilvl="8" w:tplc="CCFEE7BC">
      <w:start w:val="1"/>
      <w:numFmt w:val="lowerRoman"/>
      <w:lvlText w:val="%9."/>
      <w:lvlJc w:val="right"/>
      <w:pPr>
        <w:ind w:left="6840" w:hanging="180"/>
      </w:pPr>
    </w:lvl>
  </w:abstractNum>
  <w:abstractNum w:abstractNumId="4" w15:restartNumberingAfterBreak="0">
    <w:nsid w:val="32F8CCD8"/>
    <w:multiLevelType w:val="hybridMultilevel"/>
    <w:tmpl w:val="6C70A200"/>
    <w:lvl w:ilvl="0" w:tplc="4B00ACD2">
      <w:start w:val="1"/>
      <w:numFmt w:val="decimal"/>
      <w:lvlText w:val="(%1)"/>
      <w:lvlJc w:val="left"/>
      <w:pPr>
        <w:ind w:left="1800" w:hanging="360"/>
      </w:pPr>
    </w:lvl>
    <w:lvl w:ilvl="1" w:tplc="9A10CB72">
      <w:start w:val="1"/>
      <w:numFmt w:val="lowerLetter"/>
      <w:lvlText w:val="%2."/>
      <w:lvlJc w:val="left"/>
      <w:pPr>
        <w:ind w:left="2520" w:hanging="360"/>
      </w:pPr>
    </w:lvl>
    <w:lvl w:ilvl="2" w:tplc="556EF210">
      <w:start w:val="1"/>
      <w:numFmt w:val="lowerRoman"/>
      <w:lvlText w:val="%3."/>
      <w:lvlJc w:val="right"/>
      <w:pPr>
        <w:ind w:left="3240" w:hanging="180"/>
      </w:pPr>
    </w:lvl>
    <w:lvl w:ilvl="3" w:tplc="0E9834B2">
      <w:start w:val="1"/>
      <w:numFmt w:val="decimal"/>
      <w:lvlText w:val="%4."/>
      <w:lvlJc w:val="left"/>
      <w:pPr>
        <w:ind w:left="3960" w:hanging="360"/>
      </w:pPr>
    </w:lvl>
    <w:lvl w:ilvl="4" w:tplc="22CA02CE">
      <w:start w:val="1"/>
      <w:numFmt w:val="lowerLetter"/>
      <w:lvlText w:val="%5."/>
      <w:lvlJc w:val="left"/>
      <w:pPr>
        <w:ind w:left="4680" w:hanging="360"/>
      </w:pPr>
    </w:lvl>
    <w:lvl w:ilvl="5" w:tplc="DFC6309E">
      <w:start w:val="1"/>
      <w:numFmt w:val="lowerRoman"/>
      <w:lvlText w:val="%6."/>
      <w:lvlJc w:val="right"/>
      <w:pPr>
        <w:ind w:left="5400" w:hanging="180"/>
      </w:pPr>
    </w:lvl>
    <w:lvl w:ilvl="6" w:tplc="68063FB6">
      <w:start w:val="1"/>
      <w:numFmt w:val="decimal"/>
      <w:lvlText w:val="%7."/>
      <w:lvlJc w:val="left"/>
      <w:pPr>
        <w:ind w:left="6120" w:hanging="360"/>
      </w:pPr>
    </w:lvl>
    <w:lvl w:ilvl="7" w:tplc="8E804F10">
      <w:start w:val="1"/>
      <w:numFmt w:val="lowerLetter"/>
      <w:lvlText w:val="%8."/>
      <w:lvlJc w:val="left"/>
      <w:pPr>
        <w:ind w:left="6840" w:hanging="360"/>
      </w:pPr>
    </w:lvl>
    <w:lvl w:ilvl="8" w:tplc="9ACCF73A">
      <w:start w:val="1"/>
      <w:numFmt w:val="lowerRoman"/>
      <w:lvlText w:val="%9."/>
      <w:lvlJc w:val="right"/>
      <w:pPr>
        <w:ind w:left="7560" w:hanging="180"/>
      </w:pPr>
    </w:lvl>
  </w:abstractNum>
  <w:abstractNum w:abstractNumId="5" w15:restartNumberingAfterBreak="0">
    <w:nsid w:val="46F484F5"/>
    <w:multiLevelType w:val="hybridMultilevel"/>
    <w:tmpl w:val="96222364"/>
    <w:lvl w:ilvl="0" w:tplc="FB28F0A4">
      <w:start w:val="1"/>
      <w:numFmt w:val="lowerLetter"/>
      <w:lvlText w:val="(%1)"/>
      <w:lvlJc w:val="left"/>
      <w:pPr>
        <w:ind w:left="1080" w:hanging="360"/>
      </w:pPr>
    </w:lvl>
    <w:lvl w:ilvl="1" w:tplc="5C0E143A">
      <w:start w:val="1"/>
      <w:numFmt w:val="decimal"/>
      <w:lvlText w:val="(%2)"/>
      <w:lvlJc w:val="left"/>
      <w:pPr>
        <w:ind w:left="1440" w:hanging="360"/>
      </w:pPr>
    </w:lvl>
    <w:lvl w:ilvl="2" w:tplc="5B483E34">
      <w:start w:val="1"/>
      <w:numFmt w:val="lowerRoman"/>
      <w:lvlText w:val="%3."/>
      <w:lvlJc w:val="right"/>
      <w:pPr>
        <w:ind w:left="2880" w:hanging="180"/>
      </w:pPr>
    </w:lvl>
    <w:lvl w:ilvl="3" w:tplc="C0BA13AC">
      <w:start w:val="1"/>
      <w:numFmt w:val="decimal"/>
      <w:lvlText w:val="%4."/>
      <w:lvlJc w:val="left"/>
      <w:pPr>
        <w:ind w:left="3600" w:hanging="360"/>
      </w:pPr>
    </w:lvl>
    <w:lvl w:ilvl="4" w:tplc="1C2E7424">
      <w:start w:val="1"/>
      <w:numFmt w:val="lowerLetter"/>
      <w:lvlText w:val="%5."/>
      <w:lvlJc w:val="left"/>
      <w:pPr>
        <w:ind w:left="4320" w:hanging="360"/>
      </w:pPr>
    </w:lvl>
    <w:lvl w:ilvl="5" w:tplc="0102FF0E">
      <w:start w:val="1"/>
      <w:numFmt w:val="lowerRoman"/>
      <w:lvlText w:val="%6."/>
      <w:lvlJc w:val="right"/>
      <w:pPr>
        <w:ind w:left="5040" w:hanging="180"/>
      </w:pPr>
    </w:lvl>
    <w:lvl w:ilvl="6" w:tplc="7C2E701A">
      <w:start w:val="1"/>
      <w:numFmt w:val="decimal"/>
      <w:lvlText w:val="%7."/>
      <w:lvlJc w:val="left"/>
      <w:pPr>
        <w:ind w:left="5760" w:hanging="360"/>
      </w:pPr>
    </w:lvl>
    <w:lvl w:ilvl="7" w:tplc="FBCA2E16">
      <w:start w:val="1"/>
      <w:numFmt w:val="lowerLetter"/>
      <w:lvlText w:val="%8."/>
      <w:lvlJc w:val="left"/>
      <w:pPr>
        <w:ind w:left="6480" w:hanging="360"/>
      </w:pPr>
    </w:lvl>
    <w:lvl w:ilvl="8" w:tplc="854AE994">
      <w:start w:val="1"/>
      <w:numFmt w:val="lowerRoman"/>
      <w:lvlText w:val="%9."/>
      <w:lvlJc w:val="right"/>
      <w:pPr>
        <w:ind w:left="7200" w:hanging="180"/>
      </w:pPr>
    </w:lvl>
  </w:abstractNum>
  <w:abstractNum w:abstractNumId="6" w15:restartNumberingAfterBreak="0">
    <w:nsid w:val="4A130DDE"/>
    <w:multiLevelType w:val="hybridMultilevel"/>
    <w:tmpl w:val="64382D8E"/>
    <w:lvl w:ilvl="0" w:tplc="04090001">
      <w:start w:val="1"/>
      <w:numFmt w:val="bullet"/>
      <w:lvlText w:val=""/>
      <w:lvlJc w:val="left"/>
      <w:pPr>
        <w:ind w:left="3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6AD25E85"/>
    <w:multiLevelType w:val="hybridMultilevel"/>
    <w:tmpl w:val="D42EA1DA"/>
    <w:lvl w:ilvl="0" w:tplc="9F889FFE">
      <w:start w:val="1"/>
      <w:numFmt w:val="decimal"/>
      <w:lvlText w:val="(%1)"/>
      <w:lvlJc w:val="left"/>
      <w:pPr>
        <w:ind w:left="1152" w:hanging="432"/>
      </w:pPr>
      <w:rPr>
        <w:rFonts w:hint="default"/>
      </w:rPr>
    </w:lvl>
    <w:lvl w:ilvl="1" w:tplc="07C8DFF0">
      <w:start w:val="1"/>
      <w:numFmt w:val="lowerLetter"/>
      <w:lvlText w:val="%2."/>
      <w:lvlJc w:val="left"/>
      <w:pPr>
        <w:ind w:left="1800" w:hanging="360"/>
      </w:pPr>
    </w:lvl>
    <w:lvl w:ilvl="2" w:tplc="AE6AB522">
      <w:start w:val="1"/>
      <w:numFmt w:val="lowerRoman"/>
      <w:lvlText w:val="%3."/>
      <w:lvlJc w:val="right"/>
      <w:pPr>
        <w:ind w:left="2520" w:hanging="180"/>
      </w:pPr>
    </w:lvl>
    <w:lvl w:ilvl="3" w:tplc="5962716A">
      <w:start w:val="1"/>
      <w:numFmt w:val="decimal"/>
      <w:lvlText w:val="%4."/>
      <w:lvlJc w:val="left"/>
      <w:pPr>
        <w:ind w:left="3240" w:hanging="360"/>
      </w:pPr>
    </w:lvl>
    <w:lvl w:ilvl="4" w:tplc="6BAE5984">
      <w:start w:val="1"/>
      <w:numFmt w:val="lowerLetter"/>
      <w:lvlText w:val="%5."/>
      <w:lvlJc w:val="left"/>
      <w:pPr>
        <w:ind w:left="3960" w:hanging="360"/>
      </w:pPr>
    </w:lvl>
    <w:lvl w:ilvl="5" w:tplc="73F62B54">
      <w:start w:val="1"/>
      <w:numFmt w:val="lowerRoman"/>
      <w:lvlText w:val="%6."/>
      <w:lvlJc w:val="right"/>
      <w:pPr>
        <w:ind w:left="4680" w:hanging="180"/>
      </w:pPr>
    </w:lvl>
    <w:lvl w:ilvl="6" w:tplc="BA5E2E04">
      <w:start w:val="1"/>
      <w:numFmt w:val="decimal"/>
      <w:lvlText w:val="%7."/>
      <w:lvlJc w:val="left"/>
      <w:pPr>
        <w:ind w:left="5400" w:hanging="360"/>
      </w:pPr>
    </w:lvl>
    <w:lvl w:ilvl="7" w:tplc="B83C5D42">
      <w:start w:val="1"/>
      <w:numFmt w:val="lowerLetter"/>
      <w:lvlText w:val="%8."/>
      <w:lvlJc w:val="left"/>
      <w:pPr>
        <w:ind w:left="6120" w:hanging="360"/>
      </w:pPr>
    </w:lvl>
    <w:lvl w:ilvl="8" w:tplc="2648E804">
      <w:start w:val="1"/>
      <w:numFmt w:val="lowerRoman"/>
      <w:lvlText w:val="%9."/>
      <w:lvlJc w:val="right"/>
      <w:pPr>
        <w:ind w:left="6840" w:hanging="180"/>
      </w:pPr>
    </w:lvl>
  </w:abstractNum>
  <w:num w:numId="1" w16cid:durableId="1422946627">
    <w:abstractNumId w:val="3"/>
  </w:num>
  <w:num w:numId="2" w16cid:durableId="1810585121">
    <w:abstractNumId w:val="2"/>
  </w:num>
  <w:num w:numId="3" w16cid:durableId="963005495">
    <w:abstractNumId w:val="1"/>
  </w:num>
  <w:num w:numId="4" w16cid:durableId="1984693490">
    <w:abstractNumId w:val="0"/>
  </w:num>
  <w:num w:numId="5" w16cid:durableId="1779518080">
    <w:abstractNumId w:val="7"/>
  </w:num>
  <w:num w:numId="6" w16cid:durableId="192839651">
    <w:abstractNumId w:val="4"/>
  </w:num>
  <w:num w:numId="7" w16cid:durableId="513374600">
    <w:abstractNumId w:val="5"/>
  </w:num>
  <w:num w:numId="8" w16cid:durableId="6502963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3E6"/>
    <w:rsid w:val="00010476"/>
    <w:rsid w:val="00010756"/>
    <w:rsid w:val="00012044"/>
    <w:rsid w:val="00014DF2"/>
    <w:rsid w:val="0002435F"/>
    <w:rsid w:val="00025F23"/>
    <w:rsid w:val="00030D23"/>
    <w:rsid w:val="000352BB"/>
    <w:rsid w:val="00037007"/>
    <w:rsid w:val="00040D32"/>
    <w:rsid w:val="000446CE"/>
    <w:rsid w:val="0004565C"/>
    <w:rsid w:val="0005767D"/>
    <w:rsid w:val="00061270"/>
    <w:rsid w:val="0006452B"/>
    <w:rsid w:val="0007133A"/>
    <w:rsid w:val="0008604E"/>
    <w:rsid w:val="000907A7"/>
    <w:rsid w:val="000918F8"/>
    <w:rsid w:val="000929D1"/>
    <w:rsid w:val="00094F5C"/>
    <w:rsid w:val="000A1798"/>
    <w:rsid w:val="000C1154"/>
    <w:rsid w:val="000C2BA3"/>
    <w:rsid w:val="000C59E5"/>
    <w:rsid w:val="000D0C69"/>
    <w:rsid w:val="000D4080"/>
    <w:rsid w:val="000D63B7"/>
    <w:rsid w:val="000E5AB1"/>
    <w:rsid w:val="000E6B61"/>
    <w:rsid w:val="000F24D4"/>
    <w:rsid w:val="000F33BD"/>
    <w:rsid w:val="000F4AA0"/>
    <w:rsid w:val="000F5F24"/>
    <w:rsid w:val="000F6667"/>
    <w:rsid w:val="001011B2"/>
    <w:rsid w:val="00107500"/>
    <w:rsid w:val="00123E0D"/>
    <w:rsid w:val="00125DD5"/>
    <w:rsid w:val="001313AA"/>
    <w:rsid w:val="00133E2C"/>
    <w:rsid w:val="0013791F"/>
    <w:rsid w:val="00142026"/>
    <w:rsid w:val="001475F2"/>
    <w:rsid w:val="0016181C"/>
    <w:rsid w:val="00164048"/>
    <w:rsid w:val="001727DE"/>
    <w:rsid w:val="0017297B"/>
    <w:rsid w:val="0018033A"/>
    <w:rsid w:val="00180CC9"/>
    <w:rsid w:val="00182186"/>
    <w:rsid w:val="00190B97"/>
    <w:rsid w:val="00192D13"/>
    <w:rsid w:val="00197928"/>
    <w:rsid w:val="001B2EC8"/>
    <w:rsid w:val="001B71EC"/>
    <w:rsid w:val="001C6FEA"/>
    <w:rsid w:val="001C7E66"/>
    <w:rsid w:val="001EC174"/>
    <w:rsid w:val="001F3FCD"/>
    <w:rsid w:val="001F7998"/>
    <w:rsid w:val="00205EC7"/>
    <w:rsid w:val="002072F7"/>
    <w:rsid w:val="00216D04"/>
    <w:rsid w:val="002204A1"/>
    <w:rsid w:val="00221911"/>
    <w:rsid w:val="00223628"/>
    <w:rsid w:val="00231E91"/>
    <w:rsid w:val="00237162"/>
    <w:rsid w:val="00244DD7"/>
    <w:rsid w:val="0025645A"/>
    <w:rsid w:val="00271914"/>
    <w:rsid w:val="002739FA"/>
    <w:rsid w:val="00281C79"/>
    <w:rsid w:val="002827B3"/>
    <w:rsid w:val="00294C4E"/>
    <w:rsid w:val="00295D57"/>
    <w:rsid w:val="002A190A"/>
    <w:rsid w:val="002A5A82"/>
    <w:rsid w:val="002A6C6F"/>
    <w:rsid w:val="002B2711"/>
    <w:rsid w:val="002B5479"/>
    <w:rsid w:val="002D2880"/>
    <w:rsid w:val="002D4779"/>
    <w:rsid w:val="002D5ADF"/>
    <w:rsid w:val="002D6A0E"/>
    <w:rsid w:val="002D71DC"/>
    <w:rsid w:val="002E3BC5"/>
    <w:rsid w:val="002E4C7C"/>
    <w:rsid w:val="002E6760"/>
    <w:rsid w:val="002E7CFC"/>
    <w:rsid w:val="002F14F3"/>
    <w:rsid w:val="002F1BF8"/>
    <w:rsid w:val="002F294A"/>
    <w:rsid w:val="002F556C"/>
    <w:rsid w:val="00307DC2"/>
    <w:rsid w:val="00312EC4"/>
    <w:rsid w:val="003271CD"/>
    <w:rsid w:val="003418CA"/>
    <w:rsid w:val="00357309"/>
    <w:rsid w:val="003579BD"/>
    <w:rsid w:val="00357DB0"/>
    <w:rsid w:val="0035CEEF"/>
    <w:rsid w:val="00367153"/>
    <w:rsid w:val="00372609"/>
    <w:rsid w:val="00372BC8"/>
    <w:rsid w:val="0039411B"/>
    <w:rsid w:val="003A3B46"/>
    <w:rsid w:val="003A40D6"/>
    <w:rsid w:val="003A7C28"/>
    <w:rsid w:val="003C23F3"/>
    <w:rsid w:val="003C25E8"/>
    <w:rsid w:val="003C5475"/>
    <w:rsid w:val="003D7050"/>
    <w:rsid w:val="003D7C4C"/>
    <w:rsid w:val="003E286B"/>
    <w:rsid w:val="003E57D6"/>
    <w:rsid w:val="003F293B"/>
    <w:rsid w:val="003F7004"/>
    <w:rsid w:val="003F764D"/>
    <w:rsid w:val="00402A15"/>
    <w:rsid w:val="00405628"/>
    <w:rsid w:val="00416B00"/>
    <w:rsid w:val="00420C2D"/>
    <w:rsid w:val="004219C0"/>
    <w:rsid w:val="00421CD1"/>
    <w:rsid w:val="00425F2E"/>
    <w:rsid w:val="004272C3"/>
    <w:rsid w:val="00427725"/>
    <w:rsid w:val="004326C5"/>
    <w:rsid w:val="0044719D"/>
    <w:rsid w:val="004472C0"/>
    <w:rsid w:val="00450B6A"/>
    <w:rsid w:val="0045218D"/>
    <w:rsid w:val="00456E3A"/>
    <w:rsid w:val="00464E09"/>
    <w:rsid w:val="00464E85"/>
    <w:rsid w:val="004704FD"/>
    <w:rsid w:val="0047DE73"/>
    <w:rsid w:val="00484C36"/>
    <w:rsid w:val="004A773B"/>
    <w:rsid w:val="004C2C55"/>
    <w:rsid w:val="004D18B9"/>
    <w:rsid w:val="004E2200"/>
    <w:rsid w:val="004E41A5"/>
    <w:rsid w:val="004E7067"/>
    <w:rsid w:val="004E7443"/>
    <w:rsid w:val="004F3541"/>
    <w:rsid w:val="004F593C"/>
    <w:rsid w:val="004F595C"/>
    <w:rsid w:val="005116E5"/>
    <w:rsid w:val="00512229"/>
    <w:rsid w:val="00513705"/>
    <w:rsid w:val="00516736"/>
    <w:rsid w:val="00521248"/>
    <w:rsid w:val="00524F72"/>
    <w:rsid w:val="00525D39"/>
    <w:rsid w:val="00534141"/>
    <w:rsid w:val="00541CF0"/>
    <w:rsid w:val="00542A54"/>
    <w:rsid w:val="005458D2"/>
    <w:rsid w:val="0054767A"/>
    <w:rsid w:val="0055026B"/>
    <w:rsid w:val="005502DA"/>
    <w:rsid w:val="0055508F"/>
    <w:rsid w:val="0055778B"/>
    <w:rsid w:val="0056105D"/>
    <w:rsid w:val="005616E4"/>
    <w:rsid w:val="00561903"/>
    <w:rsid w:val="00567B14"/>
    <w:rsid w:val="00570DEE"/>
    <w:rsid w:val="00574B03"/>
    <w:rsid w:val="00577C3D"/>
    <w:rsid w:val="00597EB4"/>
    <w:rsid w:val="005A1176"/>
    <w:rsid w:val="005A1448"/>
    <w:rsid w:val="005A39A3"/>
    <w:rsid w:val="005A76C2"/>
    <w:rsid w:val="005B1E35"/>
    <w:rsid w:val="005B53E6"/>
    <w:rsid w:val="005D497C"/>
    <w:rsid w:val="005D57B8"/>
    <w:rsid w:val="005E6D5B"/>
    <w:rsid w:val="005F5880"/>
    <w:rsid w:val="00600C19"/>
    <w:rsid w:val="00614EC1"/>
    <w:rsid w:val="00615804"/>
    <w:rsid w:val="006171ED"/>
    <w:rsid w:val="006236BE"/>
    <w:rsid w:val="00626846"/>
    <w:rsid w:val="006278FB"/>
    <w:rsid w:val="006363BB"/>
    <w:rsid w:val="006473DD"/>
    <w:rsid w:val="006479DA"/>
    <w:rsid w:val="006573CA"/>
    <w:rsid w:val="006574D5"/>
    <w:rsid w:val="00666157"/>
    <w:rsid w:val="0067353D"/>
    <w:rsid w:val="006830F8"/>
    <w:rsid w:val="006903CF"/>
    <w:rsid w:val="0069571D"/>
    <w:rsid w:val="00695F3C"/>
    <w:rsid w:val="006A0C39"/>
    <w:rsid w:val="006A5969"/>
    <w:rsid w:val="006B3DF8"/>
    <w:rsid w:val="006C3205"/>
    <w:rsid w:val="006C4237"/>
    <w:rsid w:val="006D4B57"/>
    <w:rsid w:val="006D711F"/>
    <w:rsid w:val="006D775B"/>
    <w:rsid w:val="006D7B0F"/>
    <w:rsid w:val="006E3FED"/>
    <w:rsid w:val="006F63A9"/>
    <w:rsid w:val="006F6EC0"/>
    <w:rsid w:val="00700982"/>
    <w:rsid w:val="007061C8"/>
    <w:rsid w:val="00707B63"/>
    <w:rsid w:val="0071088C"/>
    <w:rsid w:val="00711296"/>
    <w:rsid w:val="0071194C"/>
    <w:rsid w:val="00715791"/>
    <w:rsid w:val="0071609B"/>
    <w:rsid w:val="007301BD"/>
    <w:rsid w:val="00736743"/>
    <w:rsid w:val="00751B24"/>
    <w:rsid w:val="00757BEA"/>
    <w:rsid w:val="00762D36"/>
    <w:rsid w:val="007638E1"/>
    <w:rsid w:val="007654F9"/>
    <w:rsid w:val="00766F4A"/>
    <w:rsid w:val="0077409E"/>
    <w:rsid w:val="00775BBE"/>
    <w:rsid w:val="00777DE8"/>
    <w:rsid w:val="007A6D8A"/>
    <w:rsid w:val="007B07CF"/>
    <w:rsid w:val="007B08D0"/>
    <w:rsid w:val="007B0FBE"/>
    <w:rsid w:val="007B1592"/>
    <w:rsid w:val="007B1827"/>
    <w:rsid w:val="007E76E8"/>
    <w:rsid w:val="007F1A75"/>
    <w:rsid w:val="007F34AB"/>
    <w:rsid w:val="007F536A"/>
    <w:rsid w:val="00810602"/>
    <w:rsid w:val="0081270E"/>
    <w:rsid w:val="00821040"/>
    <w:rsid w:val="00823C93"/>
    <w:rsid w:val="00830157"/>
    <w:rsid w:val="0083092A"/>
    <w:rsid w:val="008311B7"/>
    <w:rsid w:val="00831A16"/>
    <w:rsid w:val="00845955"/>
    <w:rsid w:val="00852115"/>
    <w:rsid w:val="00871C62"/>
    <w:rsid w:val="00874BC3"/>
    <w:rsid w:val="00875B05"/>
    <w:rsid w:val="0088118E"/>
    <w:rsid w:val="008914B0"/>
    <w:rsid w:val="008A1786"/>
    <w:rsid w:val="008A4BB4"/>
    <w:rsid w:val="008B796D"/>
    <w:rsid w:val="008C45C5"/>
    <w:rsid w:val="008D1D67"/>
    <w:rsid w:val="008D4E71"/>
    <w:rsid w:val="008D7FE7"/>
    <w:rsid w:val="008E0FA0"/>
    <w:rsid w:val="008E3601"/>
    <w:rsid w:val="008E3AC5"/>
    <w:rsid w:val="008E58E7"/>
    <w:rsid w:val="008E9435"/>
    <w:rsid w:val="008F13A1"/>
    <w:rsid w:val="008F571D"/>
    <w:rsid w:val="00906176"/>
    <w:rsid w:val="00910A5E"/>
    <w:rsid w:val="009170A3"/>
    <w:rsid w:val="00920620"/>
    <w:rsid w:val="009218F3"/>
    <w:rsid w:val="00941BE6"/>
    <w:rsid w:val="00942C40"/>
    <w:rsid w:val="009600D5"/>
    <w:rsid w:val="00965B5F"/>
    <w:rsid w:val="00966C3D"/>
    <w:rsid w:val="00976433"/>
    <w:rsid w:val="00984818"/>
    <w:rsid w:val="00984B34"/>
    <w:rsid w:val="009851B1"/>
    <w:rsid w:val="00992281"/>
    <w:rsid w:val="009A3190"/>
    <w:rsid w:val="009A3813"/>
    <w:rsid w:val="009B321D"/>
    <w:rsid w:val="009B41D4"/>
    <w:rsid w:val="009B47DA"/>
    <w:rsid w:val="009B5E31"/>
    <w:rsid w:val="009D4965"/>
    <w:rsid w:val="009D582F"/>
    <w:rsid w:val="009D7E95"/>
    <w:rsid w:val="009E6860"/>
    <w:rsid w:val="009F77EF"/>
    <w:rsid w:val="00A005E9"/>
    <w:rsid w:val="00A040AA"/>
    <w:rsid w:val="00A120E6"/>
    <w:rsid w:val="00A129EC"/>
    <w:rsid w:val="00A13957"/>
    <w:rsid w:val="00A22CA9"/>
    <w:rsid w:val="00A245E0"/>
    <w:rsid w:val="00A277E3"/>
    <w:rsid w:val="00A27890"/>
    <w:rsid w:val="00A2F63A"/>
    <w:rsid w:val="00A41365"/>
    <w:rsid w:val="00A418B1"/>
    <w:rsid w:val="00A49FA0"/>
    <w:rsid w:val="00A511D4"/>
    <w:rsid w:val="00A53866"/>
    <w:rsid w:val="00A550D8"/>
    <w:rsid w:val="00A652DE"/>
    <w:rsid w:val="00A6763C"/>
    <w:rsid w:val="00A74C02"/>
    <w:rsid w:val="00A76D5C"/>
    <w:rsid w:val="00A77299"/>
    <w:rsid w:val="00A85A8D"/>
    <w:rsid w:val="00A85B3D"/>
    <w:rsid w:val="00AB6311"/>
    <w:rsid w:val="00AC21E2"/>
    <w:rsid w:val="00AC23C3"/>
    <w:rsid w:val="00AE3107"/>
    <w:rsid w:val="00AE40E9"/>
    <w:rsid w:val="00AE4F94"/>
    <w:rsid w:val="00AF2651"/>
    <w:rsid w:val="00B054BA"/>
    <w:rsid w:val="00B06A77"/>
    <w:rsid w:val="00B13E5A"/>
    <w:rsid w:val="00B141D3"/>
    <w:rsid w:val="00B167C9"/>
    <w:rsid w:val="00B16EB4"/>
    <w:rsid w:val="00B20A50"/>
    <w:rsid w:val="00B411CE"/>
    <w:rsid w:val="00B42074"/>
    <w:rsid w:val="00B50EFF"/>
    <w:rsid w:val="00B53472"/>
    <w:rsid w:val="00B57542"/>
    <w:rsid w:val="00B60BA6"/>
    <w:rsid w:val="00B638DF"/>
    <w:rsid w:val="00B644F5"/>
    <w:rsid w:val="00B85CEC"/>
    <w:rsid w:val="00BA47F8"/>
    <w:rsid w:val="00BB1313"/>
    <w:rsid w:val="00BB51A2"/>
    <w:rsid w:val="00BC3202"/>
    <w:rsid w:val="00BC603F"/>
    <w:rsid w:val="00BD424B"/>
    <w:rsid w:val="00BE1C55"/>
    <w:rsid w:val="00BE53F7"/>
    <w:rsid w:val="00BE6E37"/>
    <w:rsid w:val="00BF4415"/>
    <w:rsid w:val="00BF492E"/>
    <w:rsid w:val="00BF5C32"/>
    <w:rsid w:val="00C01063"/>
    <w:rsid w:val="00C0496A"/>
    <w:rsid w:val="00C075D2"/>
    <w:rsid w:val="00C142B5"/>
    <w:rsid w:val="00C20A09"/>
    <w:rsid w:val="00C215BA"/>
    <w:rsid w:val="00C25537"/>
    <w:rsid w:val="00C2658D"/>
    <w:rsid w:val="00C30B89"/>
    <w:rsid w:val="00C30B92"/>
    <w:rsid w:val="00C342EB"/>
    <w:rsid w:val="00C36556"/>
    <w:rsid w:val="00C43CE1"/>
    <w:rsid w:val="00C43E2F"/>
    <w:rsid w:val="00C578F1"/>
    <w:rsid w:val="00C63D28"/>
    <w:rsid w:val="00C64BE3"/>
    <w:rsid w:val="00C67CCF"/>
    <w:rsid w:val="00C768A4"/>
    <w:rsid w:val="00C77968"/>
    <w:rsid w:val="00C8C069"/>
    <w:rsid w:val="00C920AB"/>
    <w:rsid w:val="00C9734D"/>
    <w:rsid w:val="00C97CAD"/>
    <w:rsid w:val="00CA63AD"/>
    <w:rsid w:val="00CA77F1"/>
    <w:rsid w:val="00CA7A34"/>
    <w:rsid w:val="00CB475E"/>
    <w:rsid w:val="00CC0250"/>
    <w:rsid w:val="00CC02E3"/>
    <w:rsid w:val="00CD1CDD"/>
    <w:rsid w:val="00CD38AD"/>
    <w:rsid w:val="00CD6564"/>
    <w:rsid w:val="00CF10DA"/>
    <w:rsid w:val="00CF61E1"/>
    <w:rsid w:val="00D03F2E"/>
    <w:rsid w:val="00D06B47"/>
    <w:rsid w:val="00D14945"/>
    <w:rsid w:val="00D1603B"/>
    <w:rsid w:val="00D164D4"/>
    <w:rsid w:val="00D26474"/>
    <w:rsid w:val="00D338F9"/>
    <w:rsid w:val="00D35B49"/>
    <w:rsid w:val="00D369F8"/>
    <w:rsid w:val="00D3767E"/>
    <w:rsid w:val="00D40562"/>
    <w:rsid w:val="00D44194"/>
    <w:rsid w:val="00D515A8"/>
    <w:rsid w:val="00D56762"/>
    <w:rsid w:val="00D631BA"/>
    <w:rsid w:val="00D64092"/>
    <w:rsid w:val="00D64463"/>
    <w:rsid w:val="00D75AD7"/>
    <w:rsid w:val="00DA19A2"/>
    <w:rsid w:val="00DB23C9"/>
    <w:rsid w:val="00DB3BF7"/>
    <w:rsid w:val="00DB77C2"/>
    <w:rsid w:val="00DC4AE8"/>
    <w:rsid w:val="00DC4B54"/>
    <w:rsid w:val="00DC6A39"/>
    <w:rsid w:val="00DD2035"/>
    <w:rsid w:val="00DD637E"/>
    <w:rsid w:val="00DE0C3C"/>
    <w:rsid w:val="00DE445B"/>
    <w:rsid w:val="00DF1220"/>
    <w:rsid w:val="00DF12D1"/>
    <w:rsid w:val="00DF6848"/>
    <w:rsid w:val="00DF70B1"/>
    <w:rsid w:val="00DF77CA"/>
    <w:rsid w:val="00E04B3D"/>
    <w:rsid w:val="00E0747D"/>
    <w:rsid w:val="00E16DE8"/>
    <w:rsid w:val="00E231E4"/>
    <w:rsid w:val="00E27483"/>
    <w:rsid w:val="00E31458"/>
    <w:rsid w:val="00E31768"/>
    <w:rsid w:val="00E32F23"/>
    <w:rsid w:val="00E4151B"/>
    <w:rsid w:val="00E559F3"/>
    <w:rsid w:val="00E569D5"/>
    <w:rsid w:val="00E71F46"/>
    <w:rsid w:val="00E836E6"/>
    <w:rsid w:val="00E87056"/>
    <w:rsid w:val="00E967C1"/>
    <w:rsid w:val="00E97773"/>
    <w:rsid w:val="00EA2C3E"/>
    <w:rsid w:val="00EB091C"/>
    <w:rsid w:val="00ED04A1"/>
    <w:rsid w:val="00ED05E7"/>
    <w:rsid w:val="00ED1BD5"/>
    <w:rsid w:val="00ED2DDF"/>
    <w:rsid w:val="00ED74A5"/>
    <w:rsid w:val="00EDF41A"/>
    <w:rsid w:val="00EE3DBB"/>
    <w:rsid w:val="00EEACF8"/>
    <w:rsid w:val="00EF1D03"/>
    <w:rsid w:val="00EF3354"/>
    <w:rsid w:val="00EF7CC2"/>
    <w:rsid w:val="00F073D6"/>
    <w:rsid w:val="00F1300D"/>
    <w:rsid w:val="00F22833"/>
    <w:rsid w:val="00F229A6"/>
    <w:rsid w:val="00F22AA8"/>
    <w:rsid w:val="00F23610"/>
    <w:rsid w:val="00F50E41"/>
    <w:rsid w:val="00F575FA"/>
    <w:rsid w:val="00F6656F"/>
    <w:rsid w:val="00F70C7D"/>
    <w:rsid w:val="00F727FF"/>
    <w:rsid w:val="00F744D9"/>
    <w:rsid w:val="00F8659F"/>
    <w:rsid w:val="00F91613"/>
    <w:rsid w:val="00FA56AA"/>
    <w:rsid w:val="00FA6284"/>
    <w:rsid w:val="00FC6AE1"/>
    <w:rsid w:val="00FD3E17"/>
    <w:rsid w:val="00FF5B0E"/>
    <w:rsid w:val="00FF6103"/>
    <w:rsid w:val="00FF7867"/>
    <w:rsid w:val="0111F453"/>
    <w:rsid w:val="0127AF11"/>
    <w:rsid w:val="01373E27"/>
    <w:rsid w:val="013B1CF8"/>
    <w:rsid w:val="013F7B3F"/>
    <w:rsid w:val="0145969D"/>
    <w:rsid w:val="015BD682"/>
    <w:rsid w:val="01976E84"/>
    <w:rsid w:val="01B6E8DF"/>
    <w:rsid w:val="01C78BAA"/>
    <w:rsid w:val="01CF7EC8"/>
    <w:rsid w:val="01DCCA1A"/>
    <w:rsid w:val="01DFDAD0"/>
    <w:rsid w:val="01FEDAD1"/>
    <w:rsid w:val="022B49E8"/>
    <w:rsid w:val="0239F7DF"/>
    <w:rsid w:val="023EC69B"/>
    <w:rsid w:val="026801F9"/>
    <w:rsid w:val="0272F823"/>
    <w:rsid w:val="0292305F"/>
    <w:rsid w:val="02B575D1"/>
    <w:rsid w:val="03331F55"/>
    <w:rsid w:val="03497C28"/>
    <w:rsid w:val="035A1F68"/>
    <w:rsid w:val="035C315F"/>
    <w:rsid w:val="038A7EE2"/>
    <w:rsid w:val="03B0DBE3"/>
    <w:rsid w:val="03C634F7"/>
    <w:rsid w:val="03DA96FC"/>
    <w:rsid w:val="03FBB372"/>
    <w:rsid w:val="042B89CC"/>
    <w:rsid w:val="04331D43"/>
    <w:rsid w:val="0448D5AD"/>
    <w:rsid w:val="0449712C"/>
    <w:rsid w:val="044F52D0"/>
    <w:rsid w:val="045F342C"/>
    <w:rsid w:val="04633A52"/>
    <w:rsid w:val="04716369"/>
    <w:rsid w:val="04816AE2"/>
    <w:rsid w:val="0485F4E1"/>
    <w:rsid w:val="04964B49"/>
    <w:rsid w:val="04BAC3AF"/>
    <w:rsid w:val="04BEA8EC"/>
    <w:rsid w:val="04CA3494"/>
    <w:rsid w:val="04CF0F46"/>
    <w:rsid w:val="04DBD9E3"/>
    <w:rsid w:val="052469CD"/>
    <w:rsid w:val="052D1B8F"/>
    <w:rsid w:val="053C096B"/>
    <w:rsid w:val="055C9FED"/>
    <w:rsid w:val="057D0B0C"/>
    <w:rsid w:val="05CEEDA4"/>
    <w:rsid w:val="05CEF703"/>
    <w:rsid w:val="05DA9A8D"/>
    <w:rsid w:val="05FB15D6"/>
    <w:rsid w:val="0605A75C"/>
    <w:rsid w:val="0608E3BF"/>
    <w:rsid w:val="06168E35"/>
    <w:rsid w:val="061D3B43"/>
    <w:rsid w:val="063344D0"/>
    <w:rsid w:val="0638E6E3"/>
    <w:rsid w:val="063EEE70"/>
    <w:rsid w:val="065B2047"/>
    <w:rsid w:val="065E2E7E"/>
    <w:rsid w:val="067D5F99"/>
    <w:rsid w:val="067ED456"/>
    <w:rsid w:val="0688AF82"/>
    <w:rsid w:val="068D359B"/>
    <w:rsid w:val="06A7F070"/>
    <w:rsid w:val="06AA7CE9"/>
    <w:rsid w:val="06B293F2"/>
    <w:rsid w:val="06C017A1"/>
    <w:rsid w:val="06C50203"/>
    <w:rsid w:val="06CA6F14"/>
    <w:rsid w:val="071674FA"/>
    <w:rsid w:val="0718DB6D"/>
    <w:rsid w:val="072057C4"/>
    <w:rsid w:val="0725D1AE"/>
    <w:rsid w:val="0749B9FF"/>
    <w:rsid w:val="075F8C65"/>
    <w:rsid w:val="075F937A"/>
    <w:rsid w:val="0760C7C3"/>
    <w:rsid w:val="078380C0"/>
    <w:rsid w:val="07950472"/>
    <w:rsid w:val="07A177BD"/>
    <w:rsid w:val="07D28253"/>
    <w:rsid w:val="07DE9FB7"/>
    <w:rsid w:val="0810F335"/>
    <w:rsid w:val="082F8EF2"/>
    <w:rsid w:val="08392500"/>
    <w:rsid w:val="08560CE0"/>
    <w:rsid w:val="08A93859"/>
    <w:rsid w:val="08AC6740"/>
    <w:rsid w:val="08B1F785"/>
    <w:rsid w:val="08BFCFD6"/>
    <w:rsid w:val="08D02172"/>
    <w:rsid w:val="08DF9435"/>
    <w:rsid w:val="08E34F1D"/>
    <w:rsid w:val="08E6DA44"/>
    <w:rsid w:val="08E77441"/>
    <w:rsid w:val="092D5A32"/>
    <w:rsid w:val="093D481E"/>
    <w:rsid w:val="09427FF6"/>
    <w:rsid w:val="096E52B4"/>
    <w:rsid w:val="09705536"/>
    <w:rsid w:val="09770A51"/>
    <w:rsid w:val="0979562F"/>
    <w:rsid w:val="0991177D"/>
    <w:rsid w:val="0993049E"/>
    <w:rsid w:val="09ADDFC4"/>
    <w:rsid w:val="09CE5321"/>
    <w:rsid w:val="09D88342"/>
    <w:rsid w:val="0A06382F"/>
    <w:rsid w:val="0A0A0BE6"/>
    <w:rsid w:val="0A10EE43"/>
    <w:rsid w:val="0A4B0770"/>
    <w:rsid w:val="0A6C1E5A"/>
    <w:rsid w:val="0A714346"/>
    <w:rsid w:val="0A82AAA5"/>
    <w:rsid w:val="0A92BFC1"/>
    <w:rsid w:val="0ADE0B87"/>
    <w:rsid w:val="0AE971DC"/>
    <w:rsid w:val="0B24DB0E"/>
    <w:rsid w:val="0B3C6026"/>
    <w:rsid w:val="0B4F24DC"/>
    <w:rsid w:val="0B5AD45C"/>
    <w:rsid w:val="0B60A9D2"/>
    <w:rsid w:val="0B919AF0"/>
    <w:rsid w:val="0BB456EE"/>
    <w:rsid w:val="0BD3972E"/>
    <w:rsid w:val="0BE739A9"/>
    <w:rsid w:val="0C05A549"/>
    <w:rsid w:val="0C26F90E"/>
    <w:rsid w:val="0C2B3333"/>
    <w:rsid w:val="0C2C358C"/>
    <w:rsid w:val="0C2DBE73"/>
    <w:rsid w:val="0C48EA53"/>
    <w:rsid w:val="0C6ED766"/>
    <w:rsid w:val="0C74E8E0"/>
    <w:rsid w:val="0C7E48DD"/>
    <w:rsid w:val="0C841445"/>
    <w:rsid w:val="0C884944"/>
    <w:rsid w:val="0C9B02FA"/>
    <w:rsid w:val="0CAE1C19"/>
    <w:rsid w:val="0CB58C34"/>
    <w:rsid w:val="0CB8D0F3"/>
    <w:rsid w:val="0CC5243F"/>
    <w:rsid w:val="0CE934B1"/>
    <w:rsid w:val="0CF4CB75"/>
    <w:rsid w:val="0D0900AA"/>
    <w:rsid w:val="0D1A3F76"/>
    <w:rsid w:val="0D25F7E0"/>
    <w:rsid w:val="0D296507"/>
    <w:rsid w:val="0D3855E5"/>
    <w:rsid w:val="0D3872EC"/>
    <w:rsid w:val="0D5F3286"/>
    <w:rsid w:val="0D649A81"/>
    <w:rsid w:val="0D798BDF"/>
    <w:rsid w:val="0D9823BE"/>
    <w:rsid w:val="0DC0D72C"/>
    <w:rsid w:val="0DDF76A6"/>
    <w:rsid w:val="0E102804"/>
    <w:rsid w:val="0E10B941"/>
    <w:rsid w:val="0E20C523"/>
    <w:rsid w:val="0E329D77"/>
    <w:rsid w:val="0E3ED55B"/>
    <w:rsid w:val="0E4C6E56"/>
    <w:rsid w:val="0E58767A"/>
    <w:rsid w:val="0E59CAF0"/>
    <w:rsid w:val="0E6F4921"/>
    <w:rsid w:val="0E85FCA9"/>
    <w:rsid w:val="0EAB77CD"/>
    <w:rsid w:val="0ECE3809"/>
    <w:rsid w:val="0ED1B917"/>
    <w:rsid w:val="0ED98E17"/>
    <w:rsid w:val="0EF986F0"/>
    <w:rsid w:val="0F0C056D"/>
    <w:rsid w:val="0F0EB2E8"/>
    <w:rsid w:val="0F10FFA7"/>
    <w:rsid w:val="0F1390E4"/>
    <w:rsid w:val="0F13A9F7"/>
    <w:rsid w:val="0F194117"/>
    <w:rsid w:val="0F2B79C8"/>
    <w:rsid w:val="0F2F0E98"/>
    <w:rsid w:val="0F709A53"/>
    <w:rsid w:val="0F7AA9D7"/>
    <w:rsid w:val="0F96AA50"/>
    <w:rsid w:val="0FA20448"/>
    <w:rsid w:val="0FC815CB"/>
    <w:rsid w:val="0FDCE3A2"/>
    <w:rsid w:val="0FDFEC93"/>
    <w:rsid w:val="0FE7F3FA"/>
    <w:rsid w:val="1005AFB7"/>
    <w:rsid w:val="1009FA97"/>
    <w:rsid w:val="1034D2A8"/>
    <w:rsid w:val="1038CDA5"/>
    <w:rsid w:val="108997FA"/>
    <w:rsid w:val="1090C7BA"/>
    <w:rsid w:val="10A1845E"/>
    <w:rsid w:val="10EEDE9A"/>
    <w:rsid w:val="11020145"/>
    <w:rsid w:val="11023140"/>
    <w:rsid w:val="1106A28B"/>
    <w:rsid w:val="11076F62"/>
    <w:rsid w:val="111614EB"/>
    <w:rsid w:val="113C00EF"/>
    <w:rsid w:val="1181CBF6"/>
    <w:rsid w:val="1184D7A3"/>
    <w:rsid w:val="11D3F4D6"/>
    <w:rsid w:val="11D8F08E"/>
    <w:rsid w:val="11DC2C9C"/>
    <w:rsid w:val="11E7CF23"/>
    <w:rsid w:val="11F1A243"/>
    <w:rsid w:val="1204E4E4"/>
    <w:rsid w:val="120A37C7"/>
    <w:rsid w:val="121AF1E7"/>
    <w:rsid w:val="121C0324"/>
    <w:rsid w:val="1259DF11"/>
    <w:rsid w:val="128BFC77"/>
    <w:rsid w:val="1295E4B4"/>
    <w:rsid w:val="12B22953"/>
    <w:rsid w:val="12D2A17E"/>
    <w:rsid w:val="12FAE7E5"/>
    <w:rsid w:val="12FF784E"/>
    <w:rsid w:val="13037E99"/>
    <w:rsid w:val="131FE3B0"/>
    <w:rsid w:val="1328F6AC"/>
    <w:rsid w:val="133A082C"/>
    <w:rsid w:val="133F7CEB"/>
    <w:rsid w:val="13404A34"/>
    <w:rsid w:val="13444343"/>
    <w:rsid w:val="1365361C"/>
    <w:rsid w:val="1370C87B"/>
    <w:rsid w:val="1375CE36"/>
    <w:rsid w:val="13838DB7"/>
    <w:rsid w:val="139A839E"/>
    <w:rsid w:val="13A069B1"/>
    <w:rsid w:val="13BEC405"/>
    <w:rsid w:val="13D1E5F7"/>
    <w:rsid w:val="1401FA1A"/>
    <w:rsid w:val="14126526"/>
    <w:rsid w:val="14298CEB"/>
    <w:rsid w:val="144B2140"/>
    <w:rsid w:val="14892C87"/>
    <w:rsid w:val="148FC775"/>
    <w:rsid w:val="149D2444"/>
    <w:rsid w:val="149FB6DB"/>
    <w:rsid w:val="14D3B109"/>
    <w:rsid w:val="14DF8273"/>
    <w:rsid w:val="15005B45"/>
    <w:rsid w:val="15204A02"/>
    <w:rsid w:val="15631EC5"/>
    <w:rsid w:val="1571AF0F"/>
    <w:rsid w:val="1576F202"/>
    <w:rsid w:val="1590D6DD"/>
    <w:rsid w:val="15A6BA3B"/>
    <w:rsid w:val="15B372E3"/>
    <w:rsid w:val="15C51BDD"/>
    <w:rsid w:val="15D1F306"/>
    <w:rsid w:val="15D9A0AE"/>
    <w:rsid w:val="161A1A2B"/>
    <w:rsid w:val="16453441"/>
    <w:rsid w:val="1660DA3F"/>
    <w:rsid w:val="167F3B61"/>
    <w:rsid w:val="169A6EBB"/>
    <w:rsid w:val="16B8D935"/>
    <w:rsid w:val="16C4EAFA"/>
    <w:rsid w:val="16C82311"/>
    <w:rsid w:val="16F586DE"/>
    <w:rsid w:val="171D6350"/>
    <w:rsid w:val="172E1E53"/>
    <w:rsid w:val="17369662"/>
    <w:rsid w:val="1774A40C"/>
    <w:rsid w:val="1780377A"/>
    <w:rsid w:val="179A7BDB"/>
    <w:rsid w:val="179A9FBD"/>
    <w:rsid w:val="179BEED7"/>
    <w:rsid w:val="17B690E2"/>
    <w:rsid w:val="17C241FE"/>
    <w:rsid w:val="17D9128E"/>
    <w:rsid w:val="17DF875B"/>
    <w:rsid w:val="17F8D4A2"/>
    <w:rsid w:val="17FE2762"/>
    <w:rsid w:val="182C89EA"/>
    <w:rsid w:val="18364BB4"/>
    <w:rsid w:val="1852D19E"/>
    <w:rsid w:val="185B64ED"/>
    <w:rsid w:val="1866A9A7"/>
    <w:rsid w:val="187398D4"/>
    <w:rsid w:val="188B57BD"/>
    <w:rsid w:val="18A22BCB"/>
    <w:rsid w:val="18A2D18F"/>
    <w:rsid w:val="18BD7443"/>
    <w:rsid w:val="18D7A171"/>
    <w:rsid w:val="18FE543C"/>
    <w:rsid w:val="18FE9F24"/>
    <w:rsid w:val="192476D1"/>
    <w:rsid w:val="19388459"/>
    <w:rsid w:val="193AE741"/>
    <w:rsid w:val="193BA9F5"/>
    <w:rsid w:val="195A848C"/>
    <w:rsid w:val="196BFEDB"/>
    <w:rsid w:val="199AB84A"/>
    <w:rsid w:val="19AD06F6"/>
    <w:rsid w:val="19E36458"/>
    <w:rsid w:val="19E42100"/>
    <w:rsid w:val="19F62875"/>
    <w:rsid w:val="1A3476DE"/>
    <w:rsid w:val="1A6CC67F"/>
    <w:rsid w:val="1A84C180"/>
    <w:rsid w:val="1AC020F3"/>
    <w:rsid w:val="1ACCE31C"/>
    <w:rsid w:val="1ADF38A0"/>
    <w:rsid w:val="1AF2E3BB"/>
    <w:rsid w:val="1B0F0FAA"/>
    <w:rsid w:val="1B21B0E5"/>
    <w:rsid w:val="1B2A2652"/>
    <w:rsid w:val="1B3B6153"/>
    <w:rsid w:val="1B4E8DDE"/>
    <w:rsid w:val="1B635A0A"/>
    <w:rsid w:val="1B66F1A9"/>
    <w:rsid w:val="1B69C4D9"/>
    <w:rsid w:val="1B78721A"/>
    <w:rsid w:val="1B864D9E"/>
    <w:rsid w:val="1BCEAAA1"/>
    <w:rsid w:val="1BFB42E1"/>
    <w:rsid w:val="1C1BCA1A"/>
    <w:rsid w:val="1C1EC180"/>
    <w:rsid w:val="1C53A3BA"/>
    <w:rsid w:val="1C827B05"/>
    <w:rsid w:val="1CB0D0B6"/>
    <w:rsid w:val="1CB841AB"/>
    <w:rsid w:val="1CD731B4"/>
    <w:rsid w:val="1CDB0B77"/>
    <w:rsid w:val="1CF3DEB5"/>
    <w:rsid w:val="1CF65761"/>
    <w:rsid w:val="1D06A702"/>
    <w:rsid w:val="1D0EF97A"/>
    <w:rsid w:val="1D2465B4"/>
    <w:rsid w:val="1D3526D4"/>
    <w:rsid w:val="1D58C3DC"/>
    <w:rsid w:val="1D62E7D2"/>
    <w:rsid w:val="1D97609D"/>
    <w:rsid w:val="1D98641E"/>
    <w:rsid w:val="1DC529B6"/>
    <w:rsid w:val="1DD218F3"/>
    <w:rsid w:val="1DDC1252"/>
    <w:rsid w:val="1E0F4940"/>
    <w:rsid w:val="1E29791A"/>
    <w:rsid w:val="1E3D538A"/>
    <w:rsid w:val="1E457B45"/>
    <w:rsid w:val="1E4EC9B5"/>
    <w:rsid w:val="1E5232EF"/>
    <w:rsid w:val="1E550337"/>
    <w:rsid w:val="1E61C714"/>
    <w:rsid w:val="1E9B09DD"/>
    <w:rsid w:val="1EAA06F9"/>
    <w:rsid w:val="1EACEF5C"/>
    <w:rsid w:val="1ED1FF1B"/>
    <w:rsid w:val="1EE2FD57"/>
    <w:rsid w:val="1EEE27EB"/>
    <w:rsid w:val="1EF4943D"/>
    <w:rsid w:val="1F0555A6"/>
    <w:rsid w:val="1F127E42"/>
    <w:rsid w:val="1F146432"/>
    <w:rsid w:val="1F21FAD1"/>
    <w:rsid w:val="1F7667F3"/>
    <w:rsid w:val="1F8104D8"/>
    <w:rsid w:val="1FDCE036"/>
    <w:rsid w:val="1FDDD9F4"/>
    <w:rsid w:val="1FDDFB56"/>
    <w:rsid w:val="1FF4848D"/>
    <w:rsid w:val="201EAFF5"/>
    <w:rsid w:val="202496F9"/>
    <w:rsid w:val="2033F7BA"/>
    <w:rsid w:val="20392BC8"/>
    <w:rsid w:val="2059BEC1"/>
    <w:rsid w:val="206014A1"/>
    <w:rsid w:val="206697A9"/>
    <w:rsid w:val="206CDF1E"/>
    <w:rsid w:val="206CE93C"/>
    <w:rsid w:val="20755ED2"/>
    <w:rsid w:val="2093D61B"/>
    <w:rsid w:val="209864DA"/>
    <w:rsid w:val="20AE2EDB"/>
    <w:rsid w:val="20C48234"/>
    <w:rsid w:val="20C9CADC"/>
    <w:rsid w:val="20D54344"/>
    <w:rsid w:val="20DE25C6"/>
    <w:rsid w:val="20F3DE6E"/>
    <w:rsid w:val="2111B9F0"/>
    <w:rsid w:val="211C48CA"/>
    <w:rsid w:val="216A7F83"/>
    <w:rsid w:val="219A53DE"/>
    <w:rsid w:val="219B2F97"/>
    <w:rsid w:val="219DE51C"/>
    <w:rsid w:val="21A2967D"/>
    <w:rsid w:val="21A592F1"/>
    <w:rsid w:val="21C53CF9"/>
    <w:rsid w:val="21CC783B"/>
    <w:rsid w:val="21E4E24E"/>
    <w:rsid w:val="21FBE502"/>
    <w:rsid w:val="21FE28A1"/>
    <w:rsid w:val="2225AB5B"/>
    <w:rsid w:val="222ABEE9"/>
    <w:rsid w:val="222C34FF"/>
    <w:rsid w:val="223F5D99"/>
    <w:rsid w:val="22680AAC"/>
    <w:rsid w:val="227DCB00"/>
    <w:rsid w:val="2295DCDF"/>
    <w:rsid w:val="22AD9A78"/>
    <w:rsid w:val="22B30C0C"/>
    <w:rsid w:val="22D42690"/>
    <w:rsid w:val="22EBC5AF"/>
    <w:rsid w:val="232487A1"/>
    <w:rsid w:val="233115DD"/>
    <w:rsid w:val="2348B468"/>
    <w:rsid w:val="23496F6F"/>
    <w:rsid w:val="234C4C74"/>
    <w:rsid w:val="234F08DB"/>
    <w:rsid w:val="23641614"/>
    <w:rsid w:val="236A024C"/>
    <w:rsid w:val="237823A5"/>
    <w:rsid w:val="23841615"/>
    <w:rsid w:val="23894AAB"/>
    <w:rsid w:val="2397B563"/>
    <w:rsid w:val="23ACD32A"/>
    <w:rsid w:val="23B29075"/>
    <w:rsid w:val="23B94B98"/>
    <w:rsid w:val="23BB2BBC"/>
    <w:rsid w:val="23C80560"/>
    <w:rsid w:val="23CDB47D"/>
    <w:rsid w:val="23DB9E7C"/>
    <w:rsid w:val="23DEEBE7"/>
    <w:rsid w:val="23F0D4FD"/>
    <w:rsid w:val="240BC093"/>
    <w:rsid w:val="24101D16"/>
    <w:rsid w:val="241F7A45"/>
    <w:rsid w:val="243378A4"/>
    <w:rsid w:val="243735F5"/>
    <w:rsid w:val="245817A6"/>
    <w:rsid w:val="245D29C5"/>
    <w:rsid w:val="246936D6"/>
    <w:rsid w:val="246FF6F1"/>
    <w:rsid w:val="2473BCF3"/>
    <w:rsid w:val="2483BDAA"/>
    <w:rsid w:val="249A5DA3"/>
    <w:rsid w:val="24B13306"/>
    <w:rsid w:val="24B76F6B"/>
    <w:rsid w:val="24C6244A"/>
    <w:rsid w:val="24CBC960"/>
    <w:rsid w:val="24CD1427"/>
    <w:rsid w:val="24E37398"/>
    <w:rsid w:val="251B84A1"/>
    <w:rsid w:val="254D4774"/>
    <w:rsid w:val="25635240"/>
    <w:rsid w:val="2573343E"/>
    <w:rsid w:val="257DE1B4"/>
    <w:rsid w:val="259791CF"/>
    <w:rsid w:val="25A1E07B"/>
    <w:rsid w:val="25BE66BF"/>
    <w:rsid w:val="2602857D"/>
    <w:rsid w:val="26283D52"/>
    <w:rsid w:val="26378A23"/>
    <w:rsid w:val="2663A5E6"/>
    <w:rsid w:val="266D7AAE"/>
    <w:rsid w:val="268578DF"/>
    <w:rsid w:val="269AB038"/>
    <w:rsid w:val="26A4CBB8"/>
    <w:rsid w:val="26A78C3A"/>
    <w:rsid w:val="26A906E5"/>
    <w:rsid w:val="26BA992A"/>
    <w:rsid w:val="26CEC776"/>
    <w:rsid w:val="26F46F48"/>
    <w:rsid w:val="26FA7775"/>
    <w:rsid w:val="27056665"/>
    <w:rsid w:val="2726247B"/>
    <w:rsid w:val="2739F347"/>
    <w:rsid w:val="273D941C"/>
    <w:rsid w:val="2785144C"/>
    <w:rsid w:val="27B6F28B"/>
    <w:rsid w:val="27D6A00D"/>
    <w:rsid w:val="27E032A7"/>
    <w:rsid w:val="27E8B162"/>
    <w:rsid w:val="27FAF1E4"/>
    <w:rsid w:val="27FDCD13"/>
    <w:rsid w:val="2804A18E"/>
    <w:rsid w:val="2824A4A6"/>
    <w:rsid w:val="282F8574"/>
    <w:rsid w:val="283CE89A"/>
    <w:rsid w:val="2852BDDA"/>
    <w:rsid w:val="28567D3A"/>
    <w:rsid w:val="2864D0A6"/>
    <w:rsid w:val="287CFAB0"/>
    <w:rsid w:val="288BF964"/>
    <w:rsid w:val="288FDFE8"/>
    <w:rsid w:val="28B540F0"/>
    <w:rsid w:val="28BAC503"/>
    <w:rsid w:val="28C3A7D1"/>
    <w:rsid w:val="28C46978"/>
    <w:rsid w:val="28D2841A"/>
    <w:rsid w:val="28D2FCA2"/>
    <w:rsid w:val="28D9647D"/>
    <w:rsid w:val="28DF5467"/>
    <w:rsid w:val="28E740F2"/>
    <w:rsid w:val="28F0D6E1"/>
    <w:rsid w:val="2922F61E"/>
    <w:rsid w:val="2937928B"/>
    <w:rsid w:val="29592F60"/>
    <w:rsid w:val="295FF452"/>
    <w:rsid w:val="29DD3E72"/>
    <w:rsid w:val="29FAAFDF"/>
    <w:rsid w:val="2A553C6A"/>
    <w:rsid w:val="2A583FEF"/>
    <w:rsid w:val="2A8C1497"/>
    <w:rsid w:val="2A8E971C"/>
    <w:rsid w:val="2AAC8D6D"/>
    <w:rsid w:val="2AADE321"/>
    <w:rsid w:val="2AB53327"/>
    <w:rsid w:val="2AFBC4B3"/>
    <w:rsid w:val="2B359274"/>
    <w:rsid w:val="2B50FA70"/>
    <w:rsid w:val="2B61F593"/>
    <w:rsid w:val="2B6EC624"/>
    <w:rsid w:val="2BABA0F4"/>
    <w:rsid w:val="2BB49F6D"/>
    <w:rsid w:val="2BCA0EAF"/>
    <w:rsid w:val="2C0CDA8F"/>
    <w:rsid w:val="2C14EEA6"/>
    <w:rsid w:val="2C24BA44"/>
    <w:rsid w:val="2C4D5169"/>
    <w:rsid w:val="2C689F72"/>
    <w:rsid w:val="2CF4E819"/>
    <w:rsid w:val="2D2060BF"/>
    <w:rsid w:val="2D2EDFAD"/>
    <w:rsid w:val="2D35709C"/>
    <w:rsid w:val="2D4C87E0"/>
    <w:rsid w:val="2D4EE1DA"/>
    <w:rsid w:val="2D6FE7EF"/>
    <w:rsid w:val="2D737F10"/>
    <w:rsid w:val="2D75007A"/>
    <w:rsid w:val="2D841D53"/>
    <w:rsid w:val="2D95DCA4"/>
    <w:rsid w:val="2D9CEEC6"/>
    <w:rsid w:val="2DB848AA"/>
    <w:rsid w:val="2DDBF8F7"/>
    <w:rsid w:val="2DE24870"/>
    <w:rsid w:val="2DEF4D5C"/>
    <w:rsid w:val="2DFB8CB5"/>
    <w:rsid w:val="2E03322D"/>
    <w:rsid w:val="2E4A3474"/>
    <w:rsid w:val="2E50B95B"/>
    <w:rsid w:val="2E53250D"/>
    <w:rsid w:val="2E732C0D"/>
    <w:rsid w:val="2E7B0377"/>
    <w:rsid w:val="2E7D6334"/>
    <w:rsid w:val="2E7FC4ED"/>
    <w:rsid w:val="2E87EF6B"/>
    <w:rsid w:val="2E88751D"/>
    <w:rsid w:val="2E99C914"/>
    <w:rsid w:val="2EA5E5B8"/>
    <w:rsid w:val="2EABDCD4"/>
    <w:rsid w:val="2EB0F758"/>
    <w:rsid w:val="2EC4C16F"/>
    <w:rsid w:val="2EC8B833"/>
    <w:rsid w:val="2ECE04E4"/>
    <w:rsid w:val="2ED1C6EE"/>
    <w:rsid w:val="2ED23C2C"/>
    <w:rsid w:val="2EEE8522"/>
    <w:rsid w:val="2F06F32A"/>
    <w:rsid w:val="2F19B81B"/>
    <w:rsid w:val="2F20CD2D"/>
    <w:rsid w:val="2F3BC6DB"/>
    <w:rsid w:val="2F6F6344"/>
    <w:rsid w:val="2F7CFBAE"/>
    <w:rsid w:val="2FCB47C3"/>
    <w:rsid w:val="30028588"/>
    <w:rsid w:val="3012F3F3"/>
    <w:rsid w:val="3040150C"/>
    <w:rsid w:val="304A7949"/>
    <w:rsid w:val="304CC7B9"/>
    <w:rsid w:val="305CFDF2"/>
    <w:rsid w:val="3075C9EE"/>
    <w:rsid w:val="30B12EE1"/>
    <w:rsid w:val="30C534D8"/>
    <w:rsid w:val="30D6C10F"/>
    <w:rsid w:val="310A4180"/>
    <w:rsid w:val="310A4CB3"/>
    <w:rsid w:val="314798DB"/>
    <w:rsid w:val="31801080"/>
    <w:rsid w:val="31849C33"/>
    <w:rsid w:val="3191386C"/>
    <w:rsid w:val="31AFA878"/>
    <w:rsid w:val="31B8EFB7"/>
    <w:rsid w:val="31BEC2A6"/>
    <w:rsid w:val="31C0EA4C"/>
    <w:rsid w:val="31C10B34"/>
    <w:rsid w:val="31CE8D63"/>
    <w:rsid w:val="32122E2D"/>
    <w:rsid w:val="323BD2A7"/>
    <w:rsid w:val="32423BDD"/>
    <w:rsid w:val="324C8149"/>
    <w:rsid w:val="32559B35"/>
    <w:rsid w:val="325923B0"/>
    <w:rsid w:val="3269CB05"/>
    <w:rsid w:val="3299DF22"/>
    <w:rsid w:val="32AF550C"/>
    <w:rsid w:val="32B2724B"/>
    <w:rsid w:val="32B83F05"/>
    <w:rsid w:val="32BFE11D"/>
    <w:rsid w:val="32F8248D"/>
    <w:rsid w:val="32FD0B11"/>
    <w:rsid w:val="330290FC"/>
    <w:rsid w:val="3310EFE5"/>
    <w:rsid w:val="331613FB"/>
    <w:rsid w:val="3339CC71"/>
    <w:rsid w:val="334D2BD6"/>
    <w:rsid w:val="33690964"/>
    <w:rsid w:val="33AC967A"/>
    <w:rsid w:val="33AF70D3"/>
    <w:rsid w:val="33B69FAE"/>
    <w:rsid w:val="33BC73A7"/>
    <w:rsid w:val="33C9E18B"/>
    <w:rsid w:val="3416CBEE"/>
    <w:rsid w:val="343D028A"/>
    <w:rsid w:val="3440420C"/>
    <w:rsid w:val="344A79C2"/>
    <w:rsid w:val="345189F4"/>
    <w:rsid w:val="348E0841"/>
    <w:rsid w:val="34B29109"/>
    <w:rsid w:val="34D8F23A"/>
    <w:rsid w:val="35091983"/>
    <w:rsid w:val="35314E6F"/>
    <w:rsid w:val="3533A955"/>
    <w:rsid w:val="353F8E47"/>
    <w:rsid w:val="35595911"/>
    <w:rsid w:val="3567E435"/>
    <w:rsid w:val="358086DA"/>
    <w:rsid w:val="35A65E5C"/>
    <w:rsid w:val="35B244E2"/>
    <w:rsid w:val="35B31928"/>
    <w:rsid w:val="35BBBC56"/>
    <w:rsid w:val="35D3C27D"/>
    <w:rsid w:val="35DF54F8"/>
    <w:rsid w:val="35EF07D8"/>
    <w:rsid w:val="360F1216"/>
    <w:rsid w:val="362D3338"/>
    <w:rsid w:val="3637FCB7"/>
    <w:rsid w:val="363FF891"/>
    <w:rsid w:val="364E0280"/>
    <w:rsid w:val="366B2CC8"/>
    <w:rsid w:val="366FDE3C"/>
    <w:rsid w:val="36833E3D"/>
    <w:rsid w:val="36851564"/>
    <w:rsid w:val="3687CB0C"/>
    <w:rsid w:val="36A1FE86"/>
    <w:rsid w:val="36A36126"/>
    <w:rsid w:val="36B50DF4"/>
    <w:rsid w:val="36BC5815"/>
    <w:rsid w:val="36C41A90"/>
    <w:rsid w:val="36CA9D16"/>
    <w:rsid w:val="3712B6B5"/>
    <w:rsid w:val="3714B5CB"/>
    <w:rsid w:val="375879AC"/>
    <w:rsid w:val="37843DBB"/>
    <w:rsid w:val="379893C9"/>
    <w:rsid w:val="37A0A733"/>
    <w:rsid w:val="37C21BD5"/>
    <w:rsid w:val="37CE4878"/>
    <w:rsid w:val="37E18AC5"/>
    <w:rsid w:val="3805BB33"/>
    <w:rsid w:val="382855BB"/>
    <w:rsid w:val="3829661C"/>
    <w:rsid w:val="3851698E"/>
    <w:rsid w:val="385F7EAA"/>
    <w:rsid w:val="3865D373"/>
    <w:rsid w:val="3868DABC"/>
    <w:rsid w:val="3869B999"/>
    <w:rsid w:val="3877F3E1"/>
    <w:rsid w:val="3882E1F6"/>
    <w:rsid w:val="38B4A19E"/>
    <w:rsid w:val="38B5406A"/>
    <w:rsid w:val="38B90452"/>
    <w:rsid w:val="38D4F430"/>
    <w:rsid w:val="38DCF4DC"/>
    <w:rsid w:val="38E8506B"/>
    <w:rsid w:val="38F470DF"/>
    <w:rsid w:val="3904FCE0"/>
    <w:rsid w:val="390BCD08"/>
    <w:rsid w:val="3913A208"/>
    <w:rsid w:val="391A3A96"/>
    <w:rsid w:val="39253CDD"/>
    <w:rsid w:val="392B812A"/>
    <w:rsid w:val="392E7C69"/>
    <w:rsid w:val="3942F597"/>
    <w:rsid w:val="3950C32E"/>
    <w:rsid w:val="39A73D0A"/>
    <w:rsid w:val="39D03BDD"/>
    <w:rsid w:val="39F2D9D0"/>
    <w:rsid w:val="39F482CA"/>
    <w:rsid w:val="39FB8CEB"/>
    <w:rsid w:val="39FB9923"/>
    <w:rsid w:val="3A1262E2"/>
    <w:rsid w:val="3A1C5163"/>
    <w:rsid w:val="3A348357"/>
    <w:rsid w:val="3A4C4F9E"/>
    <w:rsid w:val="3A730F76"/>
    <w:rsid w:val="3A9146A4"/>
    <w:rsid w:val="3A97CB0B"/>
    <w:rsid w:val="3AAB07AB"/>
    <w:rsid w:val="3AB498C8"/>
    <w:rsid w:val="3AB59B3A"/>
    <w:rsid w:val="3ABBCEA0"/>
    <w:rsid w:val="3ABC9344"/>
    <w:rsid w:val="3AC0CB78"/>
    <w:rsid w:val="3B5BECB1"/>
    <w:rsid w:val="3B60B2E2"/>
    <w:rsid w:val="3B640878"/>
    <w:rsid w:val="3B774ABB"/>
    <w:rsid w:val="3B83E54F"/>
    <w:rsid w:val="3BB30E98"/>
    <w:rsid w:val="3BCF3E4C"/>
    <w:rsid w:val="3BDC9F46"/>
    <w:rsid w:val="3BE28128"/>
    <w:rsid w:val="3BE5BFAA"/>
    <w:rsid w:val="3BE81FFF"/>
    <w:rsid w:val="3BF0518C"/>
    <w:rsid w:val="3C368330"/>
    <w:rsid w:val="3C421E17"/>
    <w:rsid w:val="3C93BBD0"/>
    <w:rsid w:val="3C9A593F"/>
    <w:rsid w:val="3CD8E2FE"/>
    <w:rsid w:val="3CEC72EB"/>
    <w:rsid w:val="3D53839C"/>
    <w:rsid w:val="3D6E60C1"/>
    <w:rsid w:val="3D83F060"/>
    <w:rsid w:val="3D883D36"/>
    <w:rsid w:val="3D99DC5A"/>
    <w:rsid w:val="3D9D30D7"/>
    <w:rsid w:val="3D9DEBD8"/>
    <w:rsid w:val="3DA38005"/>
    <w:rsid w:val="3DA76A59"/>
    <w:rsid w:val="3DC12219"/>
    <w:rsid w:val="3DF86C3A"/>
    <w:rsid w:val="3E1B7174"/>
    <w:rsid w:val="3E3F2010"/>
    <w:rsid w:val="3E6D857B"/>
    <w:rsid w:val="3E9AE351"/>
    <w:rsid w:val="3EB7833C"/>
    <w:rsid w:val="3EC5A7F0"/>
    <w:rsid w:val="3EC8B09E"/>
    <w:rsid w:val="3EDB42D2"/>
    <w:rsid w:val="3F011E53"/>
    <w:rsid w:val="3F27893C"/>
    <w:rsid w:val="3F676173"/>
    <w:rsid w:val="3F714E49"/>
    <w:rsid w:val="3FBFF841"/>
    <w:rsid w:val="3FE91BB1"/>
    <w:rsid w:val="3FFB7667"/>
    <w:rsid w:val="3FFC2F70"/>
    <w:rsid w:val="4015825A"/>
    <w:rsid w:val="401681FC"/>
    <w:rsid w:val="4035B064"/>
    <w:rsid w:val="40372759"/>
    <w:rsid w:val="404505C3"/>
    <w:rsid w:val="404673CB"/>
    <w:rsid w:val="408F6FCD"/>
    <w:rsid w:val="4091E4FE"/>
    <w:rsid w:val="40F0B0A5"/>
    <w:rsid w:val="4106B0AD"/>
    <w:rsid w:val="4116E49F"/>
    <w:rsid w:val="4119604E"/>
    <w:rsid w:val="411CF85F"/>
    <w:rsid w:val="41273307"/>
    <w:rsid w:val="412B131F"/>
    <w:rsid w:val="414C8085"/>
    <w:rsid w:val="415BC400"/>
    <w:rsid w:val="4180BF70"/>
    <w:rsid w:val="41841AF1"/>
    <w:rsid w:val="41A9C17B"/>
    <w:rsid w:val="41AF7BB2"/>
    <w:rsid w:val="41C4244D"/>
    <w:rsid w:val="41C58A2E"/>
    <w:rsid w:val="41CE4F2E"/>
    <w:rsid w:val="41F7E828"/>
    <w:rsid w:val="41FE7528"/>
    <w:rsid w:val="42075468"/>
    <w:rsid w:val="42168BE2"/>
    <w:rsid w:val="4247A0EB"/>
    <w:rsid w:val="4291FCAA"/>
    <w:rsid w:val="42926E6C"/>
    <w:rsid w:val="42C2E192"/>
    <w:rsid w:val="42E8A6FA"/>
    <w:rsid w:val="42F054A8"/>
    <w:rsid w:val="43301A9D"/>
    <w:rsid w:val="434CE196"/>
    <w:rsid w:val="4357D350"/>
    <w:rsid w:val="436A9D48"/>
    <w:rsid w:val="436C3B9F"/>
    <w:rsid w:val="4375076E"/>
    <w:rsid w:val="438B6652"/>
    <w:rsid w:val="43B44298"/>
    <w:rsid w:val="43C977D3"/>
    <w:rsid w:val="43F83D70"/>
    <w:rsid w:val="44096FEF"/>
    <w:rsid w:val="442431DD"/>
    <w:rsid w:val="44308CBC"/>
    <w:rsid w:val="443D3C48"/>
    <w:rsid w:val="4445C2BC"/>
    <w:rsid w:val="44560DB3"/>
    <w:rsid w:val="4456472A"/>
    <w:rsid w:val="44572E67"/>
    <w:rsid w:val="445FFCAB"/>
    <w:rsid w:val="4460448C"/>
    <w:rsid w:val="446CB5F0"/>
    <w:rsid w:val="4484290B"/>
    <w:rsid w:val="44939402"/>
    <w:rsid w:val="44CE6974"/>
    <w:rsid w:val="44D4176F"/>
    <w:rsid w:val="44E099A8"/>
    <w:rsid w:val="44E8B1F7"/>
    <w:rsid w:val="44F6C780"/>
    <w:rsid w:val="4511F920"/>
    <w:rsid w:val="4528763E"/>
    <w:rsid w:val="452B327E"/>
    <w:rsid w:val="45300D1F"/>
    <w:rsid w:val="454351E5"/>
    <w:rsid w:val="4544AFCF"/>
    <w:rsid w:val="45456D24"/>
    <w:rsid w:val="45483CA1"/>
    <w:rsid w:val="454AC90C"/>
    <w:rsid w:val="4562E86D"/>
    <w:rsid w:val="4571F1FC"/>
    <w:rsid w:val="45804BF9"/>
    <w:rsid w:val="45BCD078"/>
    <w:rsid w:val="45C1EEE1"/>
    <w:rsid w:val="45DF09C2"/>
    <w:rsid w:val="45E4EBF7"/>
    <w:rsid w:val="45E92EF4"/>
    <w:rsid w:val="4602CD87"/>
    <w:rsid w:val="4610D8F9"/>
    <w:rsid w:val="461DA9FD"/>
    <w:rsid w:val="462001B4"/>
    <w:rsid w:val="46268EA5"/>
    <w:rsid w:val="462BFD3B"/>
    <w:rsid w:val="4638454B"/>
    <w:rsid w:val="46410D6E"/>
    <w:rsid w:val="4644BA9E"/>
    <w:rsid w:val="4648CA7E"/>
    <w:rsid w:val="4651CB59"/>
    <w:rsid w:val="4664F05C"/>
    <w:rsid w:val="466AB7EB"/>
    <w:rsid w:val="46848258"/>
    <w:rsid w:val="46A9B572"/>
    <w:rsid w:val="46B95076"/>
    <w:rsid w:val="46C410A0"/>
    <w:rsid w:val="46C7D588"/>
    <w:rsid w:val="46F50FC1"/>
    <w:rsid w:val="4701A92A"/>
    <w:rsid w:val="470B4984"/>
    <w:rsid w:val="470FCC7D"/>
    <w:rsid w:val="4719BDC3"/>
    <w:rsid w:val="472C5035"/>
    <w:rsid w:val="473071F3"/>
    <w:rsid w:val="477490D7"/>
    <w:rsid w:val="4781235D"/>
    <w:rsid w:val="478CE3AA"/>
    <w:rsid w:val="47A2784F"/>
    <w:rsid w:val="47A66BB1"/>
    <w:rsid w:val="47B53CE4"/>
    <w:rsid w:val="47B58C02"/>
    <w:rsid w:val="47E780AE"/>
    <w:rsid w:val="47E7B2F4"/>
    <w:rsid w:val="47FD7455"/>
    <w:rsid w:val="4811E98C"/>
    <w:rsid w:val="4827B8C1"/>
    <w:rsid w:val="482F736D"/>
    <w:rsid w:val="4841DA6B"/>
    <w:rsid w:val="4846F7E6"/>
    <w:rsid w:val="48536279"/>
    <w:rsid w:val="485B56EE"/>
    <w:rsid w:val="485BB077"/>
    <w:rsid w:val="486CF8CA"/>
    <w:rsid w:val="48822518"/>
    <w:rsid w:val="4898A607"/>
    <w:rsid w:val="48B68340"/>
    <w:rsid w:val="48D4A8B1"/>
    <w:rsid w:val="491CAA39"/>
    <w:rsid w:val="493EFD58"/>
    <w:rsid w:val="4940F4DB"/>
    <w:rsid w:val="4949BA63"/>
    <w:rsid w:val="499944B6"/>
    <w:rsid w:val="49C6F151"/>
    <w:rsid w:val="49CD4A1D"/>
    <w:rsid w:val="49ECFB34"/>
    <w:rsid w:val="4A0AC006"/>
    <w:rsid w:val="4A3EBFBC"/>
    <w:rsid w:val="4A40F15A"/>
    <w:rsid w:val="4A5576C0"/>
    <w:rsid w:val="4A563062"/>
    <w:rsid w:val="4A628B82"/>
    <w:rsid w:val="4A6868C7"/>
    <w:rsid w:val="4A91708B"/>
    <w:rsid w:val="4A9C8667"/>
    <w:rsid w:val="4ABBE558"/>
    <w:rsid w:val="4ADD8F9D"/>
    <w:rsid w:val="4AE96B70"/>
    <w:rsid w:val="4B03C711"/>
    <w:rsid w:val="4B040AC6"/>
    <w:rsid w:val="4B0F70B7"/>
    <w:rsid w:val="4B159FBC"/>
    <w:rsid w:val="4B351517"/>
    <w:rsid w:val="4B4DDA01"/>
    <w:rsid w:val="4B559A2E"/>
    <w:rsid w:val="4BAE95BE"/>
    <w:rsid w:val="4BCA8597"/>
    <w:rsid w:val="4BCB7F2A"/>
    <w:rsid w:val="4BD0555A"/>
    <w:rsid w:val="4BDA8837"/>
    <w:rsid w:val="4BE5A8A3"/>
    <w:rsid w:val="4C019C04"/>
    <w:rsid w:val="4C14DE89"/>
    <w:rsid w:val="4C2A138C"/>
    <w:rsid w:val="4C34BB3A"/>
    <w:rsid w:val="4C44B5FE"/>
    <w:rsid w:val="4C4B2855"/>
    <w:rsid w:val="4C5F8A5A"/>
    <w:rsid w:val="4C771BAB"/>
    <w:rsid w:val="4C7FCCE7"/>
    <w:rsid w:val="4C7FDA4E"/>
    <w:rsid w:val="4C844061"/>
    <w:rsid w:val="4C9218BB"/>
    <w:rsid w:val="4CC31521"/>
    <w:rsid w:val="4D0274F3"/>
    <w:rsid w:val="4D076179"/>
    <w:rsid w:val="4D3373EF"/>
    <w:rsid w:val="4D361D2B"/>
    <w:rsid w:val="4D4186BB"/>
    <w:rsid w:val="4D6B549A"/>
    <w:rsid w:val="4DCAF602"/>
    <w:rsid w:val="4DE82622"/>
    <w:rsid w:val="4E163BDD"/>
    <w:rsid w:val="4E26BF06"/>
    <w:rsid w:val="4E319653"/>
    <w:rsid w:val="4E8EDBBA"/>
    <w:rsid w:val="4E90AF80"/>
    <w:rsid w:val="4EB0B91B"/>
    <w:rsid w:val="4F067A61"/>
    <w:rsid w:val="4F25F4FC"/>
    <w:rsid w:val="4F8CC2D7"/>
    <w:rsid w:val="4FA94B07"/>
    <w:rsid w:val="4FAFAE5F"/>
    <w:rsid w:val="4FB07FE3"/>
    <w:rsid w:val="4FD5A3DB"/>
    <w:rsid w:val="4FDBBCDB"/>
    <w:rsid w:val="4FE139F5"/>
    <w:rsid w:val="4FE2E1DA"/>
    <w:rsid w:val="4FE47FC3"/>
    <w:rsid w:val="4FE9D702"/>
    <w:rsid w:val="50063150"/>
    <w:rsid w:val="501411A0"/>
    <w:rsid w:val="5050C0FD"/>
    <w:rsid w:val="506C735E"/>
    <w:rsid w:val="509C714C"/>
    <w:rsid w:val="50F6BD64"/>
    <w:rsid w:val="5104A47F"/>
    <w:rsid w:val="5105711B"/>
    <w:rsid w:val="5107B9F3"/>
    <w:rsid w:val="510AA26B"/>
    <w:rsid w:val="5130E1A8"/>
    <w:rsid w:val="51439510"/>
    <w:rsid w:val="5147E38A"/>
    <w:rsid w:val="515FF7EB"/>
    <w:rsid w:val="5165F31C"/>
    <w:rsid w:val="5173DBF0"/>
    <w:rsid w:val="51805024"/>
    <w:rsid w:val="5180F9F0"/>
    <w:rsid w:val="518BF894"/>
    <w:rsid w:val="51916820"/>
    <w:rsid w:val="5193B49F"/>
    <w:rsid w:val="51AB81BC"/>
    <w:rsid w:val="51ADF778"/>
    <w:rsid w:val="51AF837F"/>
    <w:rsid w:val="51CDDBDD"/>
    <w:rsid w:val="51D83729"/>
    <w:rsid w:val="51EB7A74"/>
    <w:rsid w:val="51ED6CB7"/>
    <w:rsid w:val="521411D1"/>
    <w:rsid w:val="52632308"/>
    <w:rsid w:val="526A39DE"/>
    <w:rsid w:val="52910B79"/>
    <w:rsid w:val="52AA75B0"/>
    <w:rsid w:val="52AC7E7D"/>
    <w:rsid w:val="52D56F8D"/>
    <w:rsid w:val="52DAA9E0"/>
    <w:rsid w:val="52E7A4EE"/>
    <w:rsid w:val="531C2085"/>
    <w:rsid w:val="53282E17"/>
    <w:rsid w:val="5336AA07"/>
    <w:rsid w:val="53512879"/>
    <w:rsid w:val="5361ADE8"/>
    <w:rsid w:val="53630FB2"/>
    <w:rsid w:val="53A37360"/>
    <w:rsid w:val="53A54076"/>
    <w:rsid w:val="53BAEFDD"/>
    <w:rsid w:val="53C8F328"/>
    <w:rsid w:val="53E1460C"/>
    <w:rsid w:val="53F24131"/>
    <w:rsid w:val="53F2EA1A"/>
    <w:rsid w:val="543D11DD"/>
    <w:rsid w:val="544E1B8C"/>
    <w:rsid w:val="54556CE0"/>
    <w:rsid w:val="54569324"/>
    <w:rsid w:val="547F1369"/>
    <w:rsid w:val="54928A3E"/>
    <w:rsid w:val="54963CED"/>
    <w:rsid w:val="54A44031"/>
    <w:rsid w:val="54AA0388"/>
    <w:rsid w:val="54B2C630"/>
    <w:rsid w:val="54B869BA"/>
    <w:rsid w:val="54BDC169"/>
    <w:rsid w:val="54C33FF2"/>
    <w:rsid w:val="54CA52CA"/>
    <w:rsid w:val="54CDCE6C"/>
    <w:rsid w:val="54E17EE1"/>
    <w:rsid w:val="54E5C2DD"/>
    <w:rsid w:val="54F47132"/>
    <w:rsid w:val="5515230E"/>
    <w:rsid w:val="553F43C1"/>
    <w:rsid w:val="55840E10"/>
    <w:rsid w:val="5588D465"/>
    <w:rsid w:val="559F66AC"/>
    <w:rsid w:val="55B1C35C"/>
    <w:rsid w:val="55BE9DE7"/>
    <w:rsid w:val="55DDB372"/>
    <w:rsid w:val="55F0B7DC"/>
    <w:rsid w:val="56368764"/>
    <w:rsid w:val="56502F3D"/>
    <w:rsid w:val="566E6BE0"/>
    <w:rsid w:val="56724A04"/>
    <w:rsid w:val="56A03269"/>
    <w:rsid w:val="56B226BC"/>
    <w:rsid w:val="56C18C36"/>
    <w:rsid w:val="56C7AF3A"/>
    <w:rsid w:val="57006D00"/>
    <w:rsid w:val="5701AB9C"/>
    <w:rsid w:val="5712E829"/>
    <w:rsid w:val="573DB3E8"/>
    <w:rsid w:val="5752B7C1"/>
    <w:rsid w:val="579BBC23"/>
    <w:rsid w:val="57A35489"/>
    <w:rsid w:val="57A9BFFC"/>
    <w:rsid w:val="57AB49E7"/>
    <w:rsid w:val="57CB1CCE"/>
    <w:rsid w:val="57D26284"/>
    <w:rsid w:val="57EDF3BF"/>
    <w:rsid w:val="57F81F5F"/>
    <w:rsid w:val="57FE5E5B"/>
    <w:rsid w:val="581199E9"/>
    <w:rsid w:val="581F50CC"/>
    <w:rsid w:val="58311D82"/>
    <w:rsid w:val="5841C2FB"/>
    <w:rsid w:val="5845E289"/>
    <w:rsid w:val="588A23D1"/>
    <w:rsid w:val="58936640"/>
    <w:rsid w:val="58AC1C10"/>
    <w:rsid w:val="58B11FA9"/>
    <w:rsid w:val="58B23944"/>
    <w:rsid w:val="58BF64B9"/>
    <w:rsid w:val="58C2E884"/>
    <w:rsid w:val="58E0C994"/>
    <w:rsid w:val="58F3101A"/>
    <w:rsid w:val="59008143"/>
    <w:rsid w:val="59013A1D"/>
    <w:rsid w:val="591B1582"/>
    <w:rsid w:val="5920290C"/>
    <w:rsid w:val="593B8667"/>
    <w:rsid w:val="594492D3"/>
    <w:rsid w:val="5944EFF8"/>
    <w:rsid w:val="5965DE0A"/>
    <w:rsid w:val="59F92CF8"/>
    <w:rsid w:val="5A22E7E1"/>
    <w:rsid w:val="5A26A46B"/>
    <w:rsid w:val="5A3ED59A"/>
    <w:rsid w:val="5A4D9452"/>
    <w:rsid w:val="5A5DD7B0"/>
    <w:rsid w:val="5A690DB6"/>
    <w:rsid w:val="5A69C935"/>
    <w:rsid w:val="5A7DC944"/>
    <w:rsid w:val="5A7F24FC"/>
    <w:rsid w:val="5A829AEA"/>
    <w:rsid w:val="5A8D0068"/>
    <w:rsid w:val="5A9AA3DC"/>
    <w:rsid w:val="5A9E3B3F"/>
    <w:rsid w:val="5AA268ED"/>
    <w:rsid w:val="5AAD2300"/>
    <w:rsid w:val="5AB61333"/>
    <w:rsid w:val="5AEE71D7"/>
    <w:rsid w:val="5AF679CB"/>
    <w:rsid w:val="5B04574C"/>
    <w:rsid w:val="5B147FA5"/>
    <w:rsid w:val="5B2BA38B"/>
    <w:rsid w:val="5B3D3D68"/>
    <w:rsid w:val="5B423BA9"/>
    <w:rsid w:val="5B7891FE"/>
    <w:rsid w:val="5B85E42F"/>
    <w:rsid w:val="5B8A7228"/>
    <w:rsid w:val="5BA3F722"/>
    <w:rsid w:val="5BAE8545"/>
    <w:rsid w:val="5BBD736D"/>
    <w:rsid w:val="5BCE6D01"/>
    <w:rsid w:val="5BDDCB01"/>
    <w:rsid w:val="5C1C6D33"/>
    <w:rsid w:val="5C1DD159"/>
    <w:rsid w:val="5C204B8B"/>
    <w:rsid w:val="5C254870"/>
    <w:rsid w:val="5C27951D"/>
    <w:rsid w:val="5C67D815"/>
    <w:rsid w:val="5C6EA5B2"/>
    <w:rsid w:val="5C701FB7"/>
    <w:rsid w:val="5C7CCBB3"/>
    <w:rsid w:val="5C91711B"/>
    <w:rsid w:val="5C91833A"/>
    <w:rsid w:val="5CB2E1BC"/>
    <w:rsid w:val="5CC8AE08"/>
    <w:rsid w:val="5CE5511D"/>
    <w:rsid w:val="5CE96F1C"/>
    <w:rsid w:val="5CF6CB8F"/>
    <w:rsid w:val="5CFAD614"/>
    <w:rsid w:val="5D1E989A"/>
    <w:rsid w:val="5D21F536"/>
    <w:rsid w:val="5D33B1F5"/>
    <w:rsid w:val="5D38DD57"/>
    <w:rsid w:val="5D416BC3"/>
    <w:rsid w:val="5D44EBDB"/>
    <w:rsid w:val="5D523150"/>
    <w:rsid w:val="5D6D687A"/>
    <w:rsid w:val="5D7F60E0"/>
    <w:rsid w:val="5DA473D5"/>
    <w:rsid w:val="5DBA7431"/>
    <w:rsid w:val="5DBCE3A3"/>
    <w:rsid w:val="5DCC12B2"/>
    <w:rsid w:val="5DE22F51"/>
    <w:rsid w:val="5DFE6DF8"/>
    <w:rsid w:val="5E4FA7A3"/>
    <w:rsid w:val="5E55F656"/>
    <w:rsid w:val="5E92BC8C"/>
    <w:rsid w:val="5EA0270C"/>
    <w:rsid w:val="5EA190A1"/>
    <w:rsid w:val="5EC4E9F4"/>
    <w:rsid w:val="5F0952B4"/>
    <w:rsid w:val="5F264D01"/>
    <w:rsid w:val="5F2A5B7B"/>
    <w:rsid w:val="5F349866"/>
    <w:rsid w:val="5F8C008F"/>
    <w:rsid w:val="5FB96C4E"/>
    <w:rsid w:val="5FBED759"/>
    <w:rsid w:val="5FCCF8AE"/>
    <w:rsid w:val="5FD68478"/>
    <w:rsid w:val="5FDD0DCA"/>
    <w:rsid w:val="5FDFDD47"/>
    <w:rsid w:val="5FEB7804"/>
    <w:rsid w:val="60054C23"/>
    <w:rsid w:val="605FE428"/>
    <w:rsid w:val="6067C440"/>
    <w:rsid w:val="6069109F"/>
    <w:rsid w:val="607C8C9D"/>
    <w:rsid w:val="60E50D82"/>
    <w:rsid w:val="60EAE17C"/>
    <w:rsid w:val="60F55380"/>
    <w:rsid w:val="6118B3E3"/>
    <w:rsid w:val="611A5982"/>
    <w:rsid w:val="613899C7"/>
    <w:rsid w:val="614FDF96"/>
    <w:rsid w:val="616079A1"/>
    <w:rsid w:val="616ABFEA"/>
    <w:rsid w:val="61874865"/>
    <w:rsid w:val="6190B4D2"/>
    <w:rsid w:val="61ADAC4E"/>
    <w:rsid w:val="61C007CD"/>
    <w:rsid w:val="61C267EB"/>
    <w:rsid w:val="61CAB550"/>
    <w:rsid w:val="61F38BCE"/>
    <w:rsid w:val="6204A2F1"/>
    <w:rsid w:val="623973E4"/>
    <w:rsid w:val="626085B3"/>
    <w:rsid w:val="626AB4DC"/>
    <w:rsid w:val="62B3907E"/>
    <w:rsid w:val="62B80596"/>
    <w:rsid w:val="62D2FC67"/>
    <w:rsid w:val="62EEB384"/>
    <w:rsid w:val="6307ED2B"/>
    <w:rsid w:val="631F6B8F"/>
    <w:rsid w:val="63356611"/>
    <w:rsid w:val="633899D2"/>
    <w:rsid w:val="6354F798"/>
    <w:rsid w:val="636B55BD"/>
    <w:rsid w:val="636D7266"/>
    <w:rsid w:val="63765534"/>
    <w:rsid w:val="638D7B93"/>
    <w:rsid w:val="639BF5D3"/>
    <w:rsid w:val="639EE05C"/>
    <w:rsid w:val="63AAE442"/>
    <w:rsid w:val="63BE96E6"/>
    <w:rsid w:val="64108E4D"/>
    <w:rsid w:val="64144120"/>
    <w:rsid w:val="641CB1A3"/>
    <w:rsid w:val="642EDC2E"/>
    <w:rsid w:val="642F0C7D"/>
    <w:rsid w:val="64393E51"/>
    <w:rsid w:val="644F8AF7"/>
    <w:rsid w:val="646D1B95"/>
    <w:rsid w:val="64A6C162"/>
    <w:rsid w:val="64BE3BEC"/>
    <w:rsid w:val="6529B847"/>
    <w:rsid w:val="655064C5"/>
    <w:rsid w:val="655167E9"/>
    <w:rsid w:val="655B9477"/>
    <w:rsid w:val="6560B774"/>
    <w:rsid w:val="656C68BD"/>
    <w:rsid w:val="65924B37"/>
    <w:rsid w:val="659C9131"/>
    <w:rsid w:val="65E8F546"/>
    <w:rsid w:val="65EF3379"/>
    <w:rsid w:val="65F1697F"/>
    <w:rsid w:val="65FCEF81"/>
    <w:rsid w:val="6602DB09"/>
    <w:rsid w:val="661FF703"/>
    <w:rsid w:val="663E310D"/>
    <w:rsid w:val="6641445F"/>
    <w:rsid w:val="665AB988"/>
    <w:rsid w:val="668F4EE4"/>
    <w:rsid w:val="6697D202"/>
    <w:rsid w:val="66A43FA3"/>
    <w:rsid w:val="66A79645"/>
    <w:rsid w:val="66ADF5F6"/>
    <w:rsid w:val="66B3BDEF"/>
    <w:rsid w:val="66CCBF0A"/>
    <w:rsid w:val="66CE625E"/>
    <w:rsid w:val="66E65BD6"/>
    <w:rsid w:val="66FFCDDD"/>
    <w:rsid w:val="6705DCEA"/>
    <w:rsid w:val="671ACD8C"/>
    <w:rsid w:val="671EBC2B"/>
    <w:rsid w:val="67272A00"/>
    <w:rsid w:val="672FCCDA"/>
    <w:rsid w:val="6735078B"/>
    <w:rsid w:val="67452973"/>
    <w:rsid w:val="674F2AB5"/>
    <w:rsid w:val="6761B6B4"/>
    <w:rsid w:val="678A9A6B"/>
    <w:rsid w:val="67A03D94"/>
    <w:rsid w:val="67B73CF2"/>
    <w:rsid w:val="67D80A93"/>
    <w:rsid w:val="67D85F9E"/>
    <w:rsid w:val="67E85188"/>
    <w:rsid w:val="682A1325"/>
    <w:rsid w:val="683357A4"/>
    <w:rsid w:val="684F321F"/>
    <w:rsid w:val="6852077F"/>
    <w:rsid w:val="6866681A"/>
    <w:rsid w:val="68750448"/>
    <w:rsid w:val="689386A2"/>
    <w:rsid w:val="68CE93CF"/>
    <w:rsid w:val="68DFC636"/>
    <w:rsid w:val="6908F875"/>
    <w:rsid w:val="690B071D"/>
    <w:rsid w:val="69170C10"/>
    <w:rsid w:val="69319ED5"/>
    <w:rsid w:val="6934CDBA"/>
    <w:rsid w:val="69363621"/>
    <w:rsid w:val="693750BD"/>
    <w:rsid w:val="69654A70"/>
    <w:rsid w:val="696F9E33"/>
    <w:rsid w:val="6972F663"/>
    <w:rsid w:val="69BA993F"/>
    <w:rsid w:val="69CD3FB7"/>
    <w:rsid w:val="69E9CA3B"/>
    <w:rsid w:val="69ED4563"/>
    <w:rsid w:val="6A054300"/>
    <w:rsid w:val="6A535C75"/>
    <w:rsid w:val="6A5D849F"/>
    <w:rsid w:val="6A6D4481"/>
    <w:rsid w:val="6A6DA31A"/>
    <w:rsid w:val="6A9B52DA"/>
    <w:rsid w:val="6AAF6F66"/>
    <w:rsid w:val="6ACBE0F8"/>
    <w:rsid w:val="6AF8AACC"/>
    <w:rsid w:val="6B041404"/>
    <w:rsid w:val="6B043C10"/>
    <w:rsid w:val="6B19BBF5"/>
    <w:rsid w:val="6B40E419"/>
    <w:rsid w:val="6B4DEE45"/>
    <w:rsid w:val="6B7D2FDE"/>
    <w:rsid w:val="6B7F3376"/>
    <w:rsid w:val="6B84F3EC"/>
    <w:rsid w:val="6B9A7290"/>
    <w:rsid w:val="6BA24311"/>
    <w:rsid w:val="6BACA50A"/>
    <w:rsid w:val="6BDE3613"/>
    <w:rsid w:val="6BE28AF8"/>
    <w:rsid w:val="6BEC8B99"/>
    <w:rsid w:val="6C00D7BB"/>
    <w:rsid w:val="6C2E48B0"/>
    <w:rsid w:val="6C407F12"/>
    <w:rsid w:val="6C58C679"/>
    <w:rsid w:val="6C5FC16C"/>
    <w:rsid w:val="6C630835"/>
    <w:rsid w:val="6C6567B8"/>
    <w:rsid w:val="6C6CBC95"/>
    <w:rsid w:val="6C734629"/>
    <w:rsid w:val="6C77D704"/>
    <w:rsid w:val="6C7A9B4D"/>
    <w:rsid w:val="6C80AC83"/>
    <w:rsid w:val="6C83AB2E"/>
    <w:rsid w:val="6C9BA8B7"/>
    <w:rsid w:val="6C9FE283"/>
    <w:rsid w:val="6C9FE465"/>
    <w:rsid w:val="6CBC2953"/>
    <w:rsid w:val="6D068476"/>
    <w:rsid w:val="6D2B29C7"/>
    <w:rsid w:val="6D2C0F72"/>
    <w:rsid w:val="6D3E1372"/>
    <w:rsid w:val="6D46BC89"/>
    <w:rsid w:val="6D770A74"/>
    <w:rsid w:val="6D77DC2E"/>
    <w:rsid w:val="6D79382D"/>
    <w:rsid w:val="6D9F93DA"/>
    <w:rsid w:val="6DEC79D4"/>
    <w:rsid w:val="6DFA7093"/>
    <w:rsid w:val="6DFB494A"/>
    <w:rsid w:val="6E08DB96"/>
    <w:rsid w:val="6E101870"/>
    <w:rsid w:val="6E347B4B"/>
    <w:rsid w:val="6E3ED3A2"/>
    <w:rsid w:val="6E9AF20E"/>
    <w:rsid w:val="6ED0A060"/>
    <w:rsid w:val="6ED9E3D3"/>
    <w:rsid w:val="6EF4EC3B"/>
    <w:rsid w:val="6F04791D"/>
    <w:rsid w:val="6F0A17D4"/>
    <w:rsid w:val="6F13AC8F"/>
    <w:rsid w:val="6F335DA4"/>
    <w:rsid w:val="6F39D364"/>
    <w:rsid w:val="6F41A42E"/>
    <w:rsid w:val="6F5B2534"/>
    <w:rsid w:val="6F67F3A7"/>
    <w:rsid w:val="6FA7120C"/>
    <w:rsid w:val="6FC4A236"/>
    <w:rsid w:val="6FCA040B"/>
    <w:rsid w:val="6FCF9071"/>
    <w:rsid w:val="7007E7A8"/>
    <w:rsid w:val="70080ECD"/>
    <w:rsid w:val="702315B8"/>
    <w:rsid w:val="702EE9A3"/>
    <w:rsid w:val="704753EA"/>
    <w:rsid w:val="7069CC65"/>
    <w:rsid w:val="7075B434"/>
    <w:rsid w:val="70946D9A"/>
    <w:rsid w:val="70A0497E"/>
    <w:rsid w:val="70BEAD25"/>
    <w:rsid w:val="70E15E74"/>
    <w:rsid w:val="7102EC61"/>
    <w:rsid w:val="7117D7B5"/>
    <w:rsid w:val="7123B562"/>
    <w:rsid w:val="712AFF17"/>
    <w:rsid w:val="7134CB9D"/>
    <w:rsid w:val="7135B4BE"/>
    <w:rsid w:val="713B6830"/>
    <w:rsid w:val="713E0972"/>
    <w:rsid w:val="71452F7E"/>
    <w:rsid w:val="7145BE5F"/>
    <w:rsid w:val="71537D11"/>
    <w:rsid w:val="71592CDC"/>
    <w:rsid w:val="718D7840"/>
    <w:rsid w:val="71A88E43"/>
    <w:rsid w:val="71B5DA72"/>
    <w:rsid w:val="71C2D05B"/>
    <w:rsid w:val="71DE6F0F"/>
    <w:rsid w:val="71E0020A"/>
    <w:rsid w:val="71EAC847"/>
    <w:rsid w:val="72327D01"/>
    <w:rsid w:val="723EAA48"/>
    <w:rsid w:val="725D7688"/>
    <w:rsid w:val="7265587B"/>
    <w:rsid w:val="7269E98A"/>
    <w:rsid w:val="72942929"/>
    <w:rsid w:val="729D3D4C"/>
    <w:rsid w:val="72A311E5"/>
    <w:rsid w:val="72A462DA"/>
    <w:rsid w:val="72BC3A42"/>
    <w:rsid w:val="72CCD7C1"/>
    <w:rsid w:val="72D1851F"/>
    <w:rsid w:val="72DEE2C1"/>
    <w:rsid w:val="72E0C249"/>
    <w:rsid w:val="73046BCA"/>
    <w:rsid w:val="730D58B0"/>
    <w:rsid w:val="732FFD39"/>
    <w:rsid w:val="733D18D4"/>
    <w:rsid w:val="734C8ED1"/>
    <w:rsid w:val="734D218F"/>
    <w:rsid w:val="7361B6C1"/>
    <w:rsid w:val="737169D2"/>
    <w:rsid w:val="73738910"/>
    <w:rsid w:val="7375EAA2"/>
    <w:rsid w:val="7381CA3B"/>
    <w:rsid w:val="73AA65A2"/>
    <w:rsid w:val="73C07747"/>
    <w:rsid w:val="73EBCF0E"/>
    <w:rsid w:val="73F02F65"/>
    <w:rsid w:val="73F98E87"/>
    <w:rsid w:val="7409FD1F"/>
    <w:rsid w:val="742C3B01"/>
    <w:rsid w:val="742DCEAD"/>
    <w:rsid w:val="74398C50"/>
    <w:rsid w:val="743A0876"/>
    <w:rsid w:val="744527B0"/>
    <w:rsid w:val="7448AAD5"/>
    <w:rsid w:val="744EF6AC"/>
    <w:rsid w:val="744FA220"/>
    <w:rsid w:val="746FE26C"/>
    <w:rsid w:val="7478BD4F"/>
    <w:rsid w:val="7487BAEE"/>
    <w:rsid w:val="7487E534"/>
    <w:rsid w:val="748F078F"/>
    <w:rsid w:val="74B489F3"/>
    <w:rsid w:val="74CF6B99"/>
    <w:rsid w:val="74D17792"/>
    <w:rsid w:val="74FD8F4E"/>
    <w:rsid w:val="7506CD8A"/>
    <w:rsid w:val="75194992"/>
    <w:rsid w:val="75241460"/>
    <w:rsid w:val="752D2DB1"/>
    <w:rsid w:val="755A0764"/>
    <w:rsid w:val="7573BAA1"/>
    <w:rsid w:val="75A09631"/>
    <w:rsid w:val="75B15C0B"/>
    <w:rsid w:val="75D19936"/>
    <w:rsid w:val="75E248C9"/>
    <w:rsid w:val="75F3BE18"/>
    <w:rsid w:val="75F3BF27"/>
    <w:rsid w:val="760338FE"/>
    <w:rsid w:val="760BE5A6"/>
    <w:rsid w:val="760DA571"/>
    <w:rsid w:val="7618A0A1"/>
    <w:rsid w:val="76309A6F"/>
    <w:rsid w:val="769F80A3"/>
    <w:rsid w:val="76AE692D"/>
    <w:rsid w:val="76D31DB7"/>
    <w:rsid w:val="76EE2179"/>
    <w:rsid w:val="7718A3FF"/>
    <w:rsid w:val="7727CC82"/>
    <w:rsid w:val="775413A8"/>
    <w:rsid w:val="775B28E2"/>
    <w:rsid w:val="7765133A"/>
    <w:rsid w:val="777A15BA"/>
    <w:rsid w:val="777C434B"/>
    <w:rsid w:val="77833FB5"/>
    <w:rsid w:val="778B5995"/>
    <w:rsid w:val="778D6896"/>
    <w:rsid w:val="778F8E79"/>
    <w:rsid w:val="77A975D2"/>
    <w:rsid w:val="77ABB134"/>
    <w:rsid w:val="77AEB6CE"/>
    <w:rsid w:val="77BB9CFB"/>
    <w:rsid w:val="77C016DD"/>
    <w:rsid w:val="77C23626"/>
    <w:rsid w:val="77D1D840"/>
    <w:rsid w:val="783D1F07"/>
    <w:rsid w:val="78445FF3"/>
    <w:rsid w:val="784BA658"/>
    <w:rsid w:val="78777EE7"/>
    <w:rsid w:val="78B8F57B"/>
    <w:rsid w:val="78E6D00C"/>
    <w:rsid w:val="791BBC3D"/>
    <w:rsid w:val="79326B7A"/>
    <w:rsid w:val="79454633"/>
    <w:rsid w:val="794767E1"/>
    <w:rsid w:val="794C76A9"/>
    <w:rsid w:val="7975A915"/>
    <w:rsid w:val="79FAC53A"/>
    <w:rsid w:val="7A2BF263"/>
    <w:rsid w:val="7A462B62"/>
    <w:rsid w:val="7A5FEDF6"/>
    <w:rsid w:val="7A6017AE"/>
    <w:rsid w:val="7A6CCCD4"/>
    <w:rsid w:val="7A74DA5A"/>
    <w:rsid w:val="7A75F403"/>
    <w:rsid w:val="7A97C3D5"/>
    <w:rsid w:val="7ABDE0A5"/>
    <w:rsid w:val="7AC72F3B"/>
    <w:rsid w:val="7AF784CE"/>
    <w:rsid w:val="7B3D6182"/>
    <w:rsid w:val="7B5BA532"/>
    <w:rsid w:val="7B5EE2BD"/>
    <w:rsid w:val="7B75B11D"/>
    <w:rsid w:val="7B7850E0"/>
    <w:rsid w:val="7B7C182B"/>
    <w:rsid w:val="7B7E24D9"/>
    <w:rsid w:val="7B81F4A2"/>
    <w:rsid w:val="7B85EE61"/>
    <w:rsid w:val="7B9BFF3E"/>
    <w:rsid w:val="7BC056A5"/>
    <w:rsid w:val="7BC5E7C2"/>
    <w:rsid w:val="7BE8AD73"/>
    <w:rsid w:val="7C1C57D8"/>
    <w:rsid w:val="7C2B559C"/>
    <w:rsid w:val="7C47064F"/>
    <w:rsid w:val="7C49F42B"/>
    <w:rsid w:val="7C63B01E"/>
    <w:rsid w:val="7C677E3E"/>
    <w:rsid w:val="7C81D442"/>
    <w:rsid w:val="7CAFFDA4"/>
    <w:rsid w:val="7CC7D3FB"/>
    <w:rsid w:val="7CC99C84"/>
    <w:rsid w:val="7CCB8068"/>
    <w:rsid w:val="7D06E2FF"/>
    <w:rsid w:val="7D545829"/>
    <w:rsid w:val="7D6197D0"/>
    <w:rsid w:val="7D9D56E4"/>
    <w:rsid w:val="7DAD45C0"/>
    <w:rsid w:val="7DB10279"/>
    <w:rsid w:val="7DBAB96C"/>
    <w:rsid w:val="7DBE5F75"/>
    <w:rsid w:val="7DCBE5DE"/>
    <w:rsid w:val="7DD52BA2"/>
    <w:rsid w:val="7DE5A8AF"/>
    <w:rsid w:val="7DF09F10"/>
    <w:rsid w:val="7DF0FD52"/>
    <w:rsid w:val="7E2E2457"/>
    <w:rsid w:val="7E2F2590"/>
    <w:rsid w:val="7E71B018"/>
    <w:rsid w:val="7EADDB0D"/>
    <w:rsid w:val="7EB32E71"/>
    <w:rsid w:val="7EC463EA"/>
    <w:rsid w:val="7EE22BA0"/>
    <w:rsid w:val="7F0CF7D5"/>
    <w:rsid w:val="7F22746E"/>
    <w:rsid w:val="7F561C96"/>
    <w:rsid w:val="7F64B3A1"/>
    <w:rsid w:val="7F8BAA65"/>
    <w:rsid w:val="7F8D520C"/>
    <w:rsid w:val="7FBEE70C"/>
    <w:rsid w:val="7FD4D32F"/>
    <w:rsid w:val="7FD55CD8"/>
    <w:rsid w:val="7FDE9940"/>
    <w:rsid w:val="7FFC3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B95BF"/>
  <w15:docId w15:val="{2B8FDDC2-F440-4A65-88C2-D90CF54A0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8A4"/>
    <w:pPr>
      <w:jc w:val="both"/>
    </w:pPr>
    <w:rPr>
      <w:rFonts w:ascii="Arial" w:eastAsia="Times New Roman" w:hAnsi="Arial"/>
      <w:sz w:val="22"/>
    </w:rPr>
  </w:style>
  <w:style w:type="paragraph" w:styleId="Heading1">
    <w:name w:val="heading 1"/>
    <w:basedOn w:val="Normal"/>
    <w:next w:val="Normal"/>
    <w:link w:val="Heading1Char"/>
    <w:autoRedefine/>
    <w:qFormat/>
    <w:rsid w:val="00C768A4"/>
    <w:pPr>
      <w:keepNext/>
      <w:outlineLvl w:val="0"/>
    </w:pPr>
    <w:rPr>
      <w:b/>
      <w:caps/>
      <w:kern w:val="28"/>
    </w:rPr>
  </w:style>
  <w:style w:type="paragraph" w:styleId="Heading2">
    <w:name w:val="heading 2"/>
    <w:basedOn w:val="Normal"/>
    <w:next w:val="Normal"/>
    <w:link w:val="Heading2Char"/>
    <w:autoRedefine/>
    <w:qFormat/>
    <w:rsid w:val="00C768A4"/>
    <w:pPr>
      <w:keepNext/>
      <w:outlineLvl w:val="1"/>
    </w:pPr>
    <w:rPr>
      <w:b/>
      <w:caps/>
    </w:rPr>
  </w:style>
  <w:style w:type="paragraph" w:styleId="Heading3">
    <w:name w:val="heading 3"/>
    <w:basedOn w:val="Normal"/>
    <w:next w:val="Normal"/>
    <w:link w:val="Heading3Char"/>
    <w:qFormat/>
    <w:rsid w:val="00C768A4"/>
    <w:pPr>
      <w:keepNext/>
      <w:jc w:val="center"/>
      <w:outlineLvl w:val="2"/>
    </w:pPr>
    <w:rPr>
      <w:caps/>
      <w:sz w:val="24"/>
    </w:rPr>
  </w:style>
  <w:style w:type="paragraph" w:styleId="Heading4">
    <w:name w:val="heading 4"/>
    <w:basedOn w:val="Normal"/>
    <w:next w:val="Normal"/>
    <w:link w:val="Heading4Char"/>
    <w:qFormat/>
    <w:rsid w:val="00C768A4"/>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47F8"/>
    <w:rPr>
      <w:rFonts w:ascii="Arial" w:eastAsia="Times New Roman" w:hAnsi="Arial"/>
      <w:b/>
      <w:caps/>
      <w:kern w:val="28"/>
      <w:sz w:val="22"/>
    </w:rPr>
  </w:style>
  <w:style w:type="character" w:customStyle="1" w:styleId="Heading2Char">
    <w:name w:val="Heading 2 Char"/>
    <w:link w:val="Heading2"/>
    <w:rsid w:val="00C25537"/>
    <w:rPr>
      <w:rFonts w:ascii="Arial" w:eastAsia="Times New Roman" w:hAnsi="Arial"/>
      <w:b/>
      <w:caps/>
      <w:sz w:val="22"/>
    </w:rPr>
  </w:style>
  <w:style w:type="character" w:customStyle="1" w:styleId="Heading3Char">
    <w:name w:val="Heading 3 Char"/>
    <w:link w:val="Heading3"/>
    <w:rsid w:val="005B53E6"/>
    <w:rPr>
      <w:rFonts w:ascii="Arial" w:eastAsia="Times New Roman" w:hAnsi="Arial"/>
      <w:caps/>
      <w:sz w:val="24"/>
    </w:rPr>
  </w:style>
  <w:style w:type="paragraph" w:customStyle="1" w:styleId="DefaultText">
    <w:name w:val="Default Text"/>
    <w:basedOn w:val="Normal"/>
    <w:rsid w:val="005B53E6"/>
    <w:rPr>
      <w:sz w:val="24"/>
    </w:rPr>
  </w:style>
  <w:style w:type="paragraph" w:customStyle="1" w:styleId="p2">
    <w:name w:val="p2"/>
    <w:basedOn w:val="Normal"/>
    <w:rsid w:val="005B53E6"/>
    <w:pPr>
      <w:widowControl w:val="0"/>
      <w:tabs>
        <w:tab w:val="left" w:pos="720"/>
      </w:tabs>
      <w:autoSpaceDE w:val="0"/>
      <w:autoSpaceDN w:val="0"/>
      <w:adjustRightInd w:val="0"/>
      <w:spacing w:line="240" w:lineRule="atLeast"/>
    </w:pPr>
  </w:style>
  <w:style w:type="paragraph" w:customStyle="1" w:styleId="p4">
    <w:name w:val="p4"/>
    <w:basedOn w:val="Normal"/>
    <w:rsid w:val="005B53E6"/>
    <w:pPr>
      <w:widowControl w:val="0"/>
      <w:tabs>
        <w:tab w:val="left" w:pos="720"/>
      </w:tabs>
      <w:autoSpaceDE w:val="0"/>
      <w:autoSpaceDN w:val="0"/>
      <w:adjustRightInd w:val="0"/>
      <w:spacing w:line="240" w:lineRule="atLeast"/>
    </w:pPr>
  </w:style>
  <w:style w:type="paragraph" w:customStyle="1" w:styleId="p5">
    <w:name w:val="p5"/>
    <w:basedOn w:val="Normal"/>
    <w:rsid w:val="005B53E6"/>
    <w:pPr>
      <w:widowControl w:val="0"/>
      <w:tabs>
        <w:tab w:val="left" w:pos="7280"/>
      </w:tabs>
      <w:autoSpaceDE w:val="0"/>
      <w:autoSpaceDN w:val="0"/>
      <w:adjustRightInd w:val="0"/>
      <w:spacing w:line="240" w:lineRule="atLeast"/>
      <w:ind w:left="6100"/>
    </w:pPr>
  </w:style>
  <w:style w:type="paragraph" w:customStyle="1" w:styleId="p6">
    <w:name w:val="p6"/>
    <w:basedOn w:val="Normal"/>
    <w:rsid w:val="005B53E6"/>
    <w:pPr>
      <w:widowControl w:val="0"/>
      <w:tabs>
        <w:tab w:val="left" w:pos="720"/>
      </w:tabs>
      <w:autoSpaceDE w:val="0"/>
      <w:autoSpaceDN w:val="0"/>
      <w:adjustRightInd w:val="0"/>
      <w:spacing w:line="240" w:lineRule="atLeast"/>
    </w:pPr>
  </w:style>
  <w:style w:type="paragraph" w:styleId="Header">
    <w:name w:val="header"/>
    <w:basedOn w:val="Normal"/>
    <w:link w:val="HeaderChar"/>
    <w:rsid w:val="00C768A4"/>
    <w:pPr>
      <w:tabs>
        <w:tab w:val="center" w:pos="4320"/>
        <w:tab w:val="right" w:pos="8640"/>
      </w:tabs>
    </w:pPr>
  </w:style>
  <w:style w:type="character" w:customStyle="1" w:styleId="HeaderChar">
    <w:name w:val="Header Char"/>
    <w:link w:val="Header"/>
    <w:rsid w:val="005B53E6"/>
    <w:rPr>
      <w:rFonts w:ascii="Arial" w:eastAsia="Times New Roman" w:hAnsi="Arial"/>
      <w:sz w:val="22"/>
    </w:rPr>
  </w:style>
  <w:style w:type="paragraph" w:styleId="Footer">
    <w:name w:val="footer"/>
    <w:basedOn w:val="Normal"/>
    <w:link w:val="FooterChar"/>
    <w:rsid w:val="00C768A4"/>
    <w:pPr>
      <w:tabs>
        <w:tab w:val="center" w:pos="4320"/>
        <w:tab w:val="right" w:pos="8640"/>
      </w:tabs>
    </w:pPr>
  </w:style>
  <w:style w:type="character" w:customStyle="1" w:styleId="FooterChar">
    <w:name w:val="Footer Char"/>
    <w:link w:val="Footer"/>
    <w:rsid w:val="005B53E6"/>
    <w:rPr>
      <w:rFonts w:ascii="Arial" w:eastAsia="Times New Roman" w:hAnsi="Arial"/>
      <w:sz w:val="22"/>
    </w:rPr>
  </w:style>
  <w:style w:type="character" w:styleId="PageNumber">
    <w:name w:val="page number"/>
    <w:basedOn w:val="DefaultParagraphFont"/>
    <w:rsid w:val="005B53E6"/>
  </w:style>
  <w:style w:type="paragraph" w:customStyle="1" w:styleId="Paragraph">
    <w:name w:val="Paragraph"/>
    <w:basedOn w:val="Normal"/>
    <w:rsid w:val="005B53E6"/>
    <w:pPr>
      <w:tabs>
        <w:tab w:val="left" w:pos="4320"/>
        <w:tab w:val="right" w:pos="8640"/>
      </w:tabs>
      <w:spacing w:after="48"/>
      <w:ind w:right="-72"/>
    </w:pPr>
    <w:rPr>
      <w:kern w:val="20"/>
    </w:rPr>
  </w:style>
  <w:style w:type="paragraph" w:customStyle="1" w:styleId="Bullet1">
    <w:name w:val="Bullet 1"/>
    <w:basedOn w:val="Normal"/>
    <w:rsid w:val="005B53E6"/>
    <w:pPr>
      <w:tabs>
        <w:tab w:val="left" w:pos="785"/>
        <w:tab w:val="left" w:pos="4320"/>
        <w:tab w:val="right" w:pos="8640"/>
      </w:tabs>
      <w:spacing w:after="48"/>
      <w:ind w:left="785" w:right="-72" w:hanging="425"/>
    </w:pPr>
    <w:rPr>
      <w:kern w:val="20"/>
    </w:rPr>
  </w:style>
  <w:style w:type="paragraph" w:customStyle="1" w:styleId="ListNumb1">
    <w:name w:val="List Numb1"/>
    <w:basedOn w:val="Normal"/>
    <w:rsid w:val="005B53E6"/>
    <w:pPr>
      <w:tabs>
        <w:tab w:val="left" w:pos="4320"/>
        <w:tab w:val="right" w:pos="8640"/>
      </w:tabs>
      <w:spacing w:after="48"/>
      <w:ind w:right="-72"/>
    </w:pPr>
    <w:rPr>
      <w:kern w:val="20"/>
    </w:rPr>
  </w:style>
  <w:style w:type="paragraph" w:styleId="BodyText">
    <w:name w:val="Body Text"/>
    <w:basedOn w:val="Normal"/>
    <w:link w:val="BodyTextChar"/>
    <w:rsid w:val="005B53E6"/>
    <w:pPr>
      <w:tabs>
        <w:tab w:val="left" w:pos="2520"/>
        <w:tab w:val="left" w:pos="3480"/>
        <w:tab w:val="left" w:pos="4080"/>
        <w:tab w:val="left" w:pos="4680"/>
        <w:tab w:val="left" w:pos="5280"/>
        <w:tab w:val="left" w:pos="5880"/>
        <w:tab w:val="left" w:pos="6480"/>
        <w:tab w:val="left" w:pos="7080"/>
        <w:tab w:val="left" w:pos="7680"/>
      </w:tabs>
      <w:ind w:right="-24"/>
    </w:pPr>
  </w:style>
  <w:style w:type="character" w:customStyle="1" w:styleId="BodyTextChar">
    <w:name w:val="Body Text Char"/>
    <w:link w:val="BodyText"/>
    <w:rsid w:val="005B53E6"/>
    <w:rPr>
      <w:rFonts w:ascii="Arial" w:eastAsia="Times New Roman" w:hAnsi="Arial" w:cs="Times New Roman"/>
      <w:sz w:val="20"/>
      <w:szCs w:val="20"/>
    </w:rPr>
  </w:style>
  <w:style w:type="paragraph" w:customStyle="1" w:styleId="Level1">
    <w:name w:val="Level 1"/>
    <w:basedOn w:val="Normal"/>
    <w:rsid w:val="005B53E6"/>
    <w:pPr>
      <w:keepLines/>
      <w:widowControl w:val="0"/>
      <w:tabs>
        <w:tab w:val="left" w:pos="-1440"/>
        <w:tab w:val="left" w:pos="720"/>
      </w:tabs>
      <w:spacing w:after="240"/>
      <w:ind w:left="360" w:hanging="360"/>
    </w:pPr>
    <w:rPr>
      <w:sz w:val="24"/>
    </w:rPr>
  </w:style>
  <w:style w:type="paragraph" w:styleId="BodyText2">
    <w:name w:val="Body Text 2"/>
    <w:basedOn w:val="Normal"/>
    <w:link w:val="BodyText2Char"/>
    <w:rsid w:val="005B53E6"/>
    <w:rPr>
      <w:b/>
      <w:u w:val="single"/>
    </w:rPr>
  </w:style>
  <w:style w:type="character" w:customStyle="1" w:styleId="BodyText2Char">
    <w:name w:val="Body Text 2 Char"/>
    <w:link w:val="BodyText2"/>
    <w:rsid w:val="005B53E6"/>
    <w:rPr>
      <w:rFonts w:ascii="Arial" w:eastAsia="Times New Roman" w:hAnsi="Arial" w:cs="Times New Roman"/>
      <w:b/>
      <w:szCs w:val="20"/>
      <w:u w:val="single"/>
    </w:rPr>
  </w:style>
  <w:style w:type="character" w:styleId="CommentReference">
    <w:name w:val="annotation reference"/>
    <w:semiHidden/>
    <w:rsid w:val="005B53E6"/>
    <w:rPr>
      <w:sz w:val="16"/>
      <w:szCs w:val="16"/>
    </w:rPr>
  </w:style>
  <w:style w:type="paragraph" w:styleId="CommentText">
    <w:name w:val="annotation text"/>
    <w:basedOn w:val="Normal"/>
    <w:link w:val="CommentTextChar"/>
    <w:semiHidden/>
    <w:rsid w:val="005B53E6"/>
  </w:style>
  <w:style w:type="character" w:customStyle="1" w:styleId="CommentTextChar">
    <w:name w:val="Comment Text Char"/>
    <w:link w:val="CommentText"/>
    <w:semiHidden/>
    <w:rsid w:val="005B53E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5B53E6"/>
    <w:rPr>
      <w:b/>
      <w:bCs/>
    </w:rPr>
  </w:style>
  <w:style w:type="character" w:customStyle="1" w:styleId="CommentSubjectChar">
    <w:name w:val="Comment Subject Char"/>
    <w:link w:val="CommentSubject"/>
    <w:semiHidden/>
    <w:rsid w:val="005B53E6"/>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5B53E6"/>
    <w:rPr>
      <w:rFonts w:ascii="Tahoma" w:hAnsi="Tahoma" w:cs="Tahoma"/>
      <w:sz w:val="16"/>
      <w:szCs w:val="16"/>
    </w:rPr>
  </w:style>
  <w:style w:type="character" w:customStyle="1" w:styleId="BalloonTextChar">
    <w:name w:val="Balloon Text Char"/>
    <w:link w:val="BalloonText"/>
    <w:semiHidden/>
    <w:rsid w:val="005B53E6"/>
    <w:rPr>
      <w:rFonts w:ascii="Tahoma" w:eastAsia="Times New Roman" w:hAnsi="Tahoma" w:cs="Tahoma"/>
      <w:sz w:val="16"/>
      <w:szCs w:val="16"/>
    </w:rPr>
  </w:style>
  <w:style w:type="character" w:styleId="Hyperlink">
    <w:name w:val="Hyperlink"/>
    <w:rsid w:val="005B53E6"/>
    <w:rPr>
      <w:color w:val="0000FF"/>
      <w:u w:val="single"/>
    </w:rPr>
  </w:style>
  <w:style w:type="character" w:styleId="FollowedHyperlink">
    <w:name w:val="FollowedHyperlink"/>
    <w:rsid w:val="005B53E6"/>
    <w:rPr>
      <w:color w:val="800080"/>
      <w:u w:val="single"/>
    </w:rPr>
  </w:style>
  <w:style w:type="table" w:styleId="TableGrid">
    <w:name w:val="Table Grid"/>
    <w:basedOn w:val="TableNormal"/>
    <w:uiPriority w:val="59"/>
    <w:rsid w:val="005B53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5B53E6"/>
    <w:pPr>
      <w:spacing w:after="120"/>
    </w:pPr>
    <w:rPr>
      <w:sz w:val="16"/>
      <w:szCs w:val="16"/>
    </w:rPr>
  </w:style>
  <w:style w:type="character" w:customStyle="1" w:styleId="BodyText3Char">
    <w:name w:val="Body Text 3 Char"/>
    <w:link w:val="BodyText3"/>
    <w:rsid w:val="005B53E6"/>
    <w:rPr>
      <w:rFonts w:ascii="Times New Roman" w:eastAsia="Times New Roman" w:hAnsi="Times New Roman" w:cs="Times New Roman"/>
      <w:sz w:val="16"/>
      <w:szCs w:val="16"/>
    </w:rPr>
  </w:style>
  <w:style w:type="paragraph" w:styleId="BodyTextIndent">
    <w:name w:val="Body Text Indent"/>
    <w:basedOn w:val="Normal"/>
    <w:link w:val="BodyTextIndentChar"/>
    <w:rsid w:val="005B53E6"/>
    <w:pPr>
      <w:spacing w:after="120"/>
      <w:ind w:left="360"/>
    </w:pPr>
  </w:style>
  <w:style w:type="character" w:customStyle="1" w:styleId="BodyTextIndentChar">
    <w:name w:val="Body Text Indent Char"/>
    <w:link w:val="BodyTextIndent"/>
    <w:rsid w:val="005B53E6"/>
    <w:rPr>
      <w:rFonts w:ascii="Times New Roman" w:eastAsia="Times New Roman" w:hAnsi="Times New Roman" w:cs="Times New Roman"/>
      <w:sz w:val="20"/>
      <w:szCs w:val="20"/>
    </w:rPr>
  </w:style>
  <w:style w:type="paragraph" w:customStyle="1" w:styleId="WCEStandard">
    <w:name w:val="WCE Standard"/>
    <w:basedOn w:val="Normal"/>
    <w:rsid w:val="005B53E6"/>
  </w:style>
  <w:style w:type="paragraph" w:customStyle="1" w:styleId="IDOTSpecHeader">
    <w:name w:val="IDOT Spec Header"/>
    <w:basedOn w:val="DefaultText"/>
    <w:rsid w:val="005B53E6"/>
    <w:pPr>
      <w:keepNext/>
    </w:pPr>
    <w:rPr>
      <w:b/>
      <w:sz w:val="22"/>
      <w:u w:val="single"/>
    </w:rPr>
  </w:style>
  <w:style w:type="paragraph" w:customStyle="1" w:styleId="BodyIDOT">
    <w:name w:val="Body IDOT"/>
    <w:basedOn w:val="Normal"/>
    <w:rsid w:val="005B53E6"/>
  </w:style>
  <w:style w:type="character" w:customStyle="1" w:styleId="EmailStyle531">
    <w:name w:val="EmailStyle531"/>
    <w:semiHidden/>
    <w:rsid w:val="005B53E6"/>
    <w:rPr>
      <w:rFonts w:ascii="Arial" w:hAnsi="Arial" w:cs="Arial"/>
      <w:color w:val="auto"/>
      <w:sz w:val="20"/>
      <w:szCs w:val="20"/>
    </w:rPr>
  </w:style>
  <w:style w:type="paragraph" w:styleId="TOC1">
    <w:name w:val="toc 1"/>
    <w:basedOn w:val="Normal"/>
    <w:next w:val="Normal"/>
    <w:semiHidden/>
    <w:rsid w:val="00C768A4"/>
    <w:pPr>
      <w:tabs>
        <w:tab w:val="right" w:leader="dot" w:pos="9360"/>
      </w:tabs>
      <w:spacing w:after="240"/>
    </w:pPr>
    <w:rPr>
      <w:caps/>
    </w:rPr>
  </w:style>
  <w:style w:type="paragraph" w:styleId="TOC2">
    <w:name w:val="toc 2"/>
    <w:basedOn w:val="Normal"/>
    <w:next w:val="Normal"/>
    <w:semiHidden/>
    <w:rsid w:val="00C768A4"/>
    <w:pPr>
      <w:tabs>
        <w:tab w:val="right" w:leader="dot" w:pos="9360"/>
      </w:tabs>
      <w:spacing w:after="240"/>
    </w:pPr>
    <w:rPr>
      <w:caps/>
    </w:rPr>
  </w:style>
  <w:style w:type="paragraph" w:styleId="DocumentMap">
    <w:name w:val="Document Map"/>
    <w:basedOn w:val="Normal"/>
    <w:link w:val="DocumentMapChar"/>
    <w:semiHidden/>
    <w:rsid w:val="005B53E6"/>
    <w:pPr>
      <w:shd w:val="clear" w:color="auto" w:fill="000080"/>
    </w:pPr>
    <w:rPr>
      <w:rFonts w:ascii="Tahoma" w:hAnsi="Tahoma" w:cs="Tahoma"/>
    </w:rPr>
  </w:style>
  <w:style w:type="character" w:customStyle="1" w:styleId="DocumentMapChar">
    <w:name w:val="Document Map Char"/>
    <w:link w:val="DocumentMap"/>
    <w:semiHidden/>
    <w:rsid w:val="005B53E6"/>
    <w:rPr>
      <w:rFonts w:ascii="Tahoma" w:eastAsia="Times New Roman" w:hAnsi="Tahoma" w:cs="Tahoma"/>
      <w:sz w:val="20"/>
      <w:szCs w:val="20"/>
      <w:shd w:val="clear" w:color="auto" w:fill="000080"/>
    </w:rPr>
  </w:style>
  <w:style w:type="paragraph" w:styleId="ListParagraph">
    <w:name w:val="List Paragraph"/>
    <w:basedOn w:val="Normal"/>
    <w:uiPriority w:val="34"/>
    <w:qFormat/>
    <w:rsid w:val="00DF1220"/>
    <w:pPr>
      <w:ind w:left="720"/>
      <w:contextualSpacing/>
    </w:pPr>
    <w:rPr>
      <w:rFonts w:ascii="Calibri" w:hAnsi="Calibri"/>
      <w:sz w:val="24"/>
      <w:szCs w:val="24"/>
      <w:lang w:bidi="en-US"/>
    </w:rPr>
  </w:style>
  <w:style w:type="paragraph" w:styleId="Revision">
    <w:name w:val="Revision"/>
    <w:hidden/>
    <w:uiPriority w:val="99"/>
    <w:semiHidden/>
    <w:rsid w:val="003D7050"/>
    <w:rPr>
      <w:rFonts w:ascii="Times New Roman" w:eastAsia="Times New Roman" w:hAnsi="Times New Roman"/>
    </w:rPr>
  </w:style>
  <w:style w:type="character" w:customStyle="1" w:styleId="Heading4Char">
    <w:name w:val="Heading 4 Char"/>
    <w:link w:val="Heading4"/>
    <w:rsid w:val="00597EB4"/>
    <w:rPr>
      <w:rFonts w:ascii="Arial" w:eastAsia="Times New Roman"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46329">
      <w:bodyDiv w:val="1"/>
      <w:marLeft w:val="0"/>
      <w:marRight w:val="0"/>
      <w:marTop w:val="0"/>
      <w:marBottom w:val="0"/>
      <w:divBdr>
        <w:top w:val="none" w:sz="0" w:space="0" w:color="auto"/>
        <w:left w:val="none" w:sz="0" w:space="0" w:color="auto"/>
        <w:bottom w:val="none" w:sz="0" w:space="0" w:color="auto"/>
        <w:right w:val="none" w:sz="0" w:space="0" w:color="auto"/>
      </w:divBdr>
    </w:div>
    <w:div w:id="769738203">
      <w:bodyDiv w:val="1"/>
      <w:marLeft w:val="0"/>
      <w:marRight w:val="0"/>
      <w:marTop w:val="0"/>
      <w:marBottom w:val="0"/>
      <w:divBdr>
        <w:top w:val="none" w:sz="0" w:space="0" w:color="auto"/>
        <w:left w:val="none" w:sz="0" w:space="0" w:color="auto"/>
        <w:bottom w:val="none" w:sz="0" w:space="0" w:color="auto"/>
        <w:right w:val="none" w:sz="0" w:space="0" w:color="auto"/>
      </w:divBdr>
    </w:div>
    <w:div w:id="186516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ED115-36F5-4619-85A5-BABCD8394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25</TotalTime>
  <Pages>16</Pages>
  <Words>6092</Words>
  <Characters>34728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TRAFFIC SIGNAL GENERAL REQUIREMENTS</vt:lpstr>
    </vt:vector>
  </TitlesOfParts>
  <Company>State of Illinois</Company>
  <LinksUpToDate>false</LinksUpToDate>
  <CharactersWithSpaces>40739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SIGNAL GENERAL REQUIREMENTS</dc:title>
  <dc:subject>E 05/22/02  R 03/25/16</dc:subject>
  <dc:creator>D. Drew / D. Guge / S. Mahmoud</dc:creator>
  <cp:keywords>Traffic</cp:keywords>
  <dc:description/>
  <cp:lastModifiedBy>Butler, Nicholas J.</cp:lastModifiedBy>
  <cp:revision>5</cp:revision>
  <cp:lastPrinted>2015-06-26T15:07:00Z</cp:lastPrinted>
  <dcterms:created xsi:type="dcterms:W3CDTF">2025-12-15T19:53:00Z</dcterms:created>
  <dcterms:modified xsi:type="dcterms:W3CDTF">2026-01-16T16:20:00Z</dcterms:modified>
</cp:coreProperties>
</file>